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00B28" w14:textId="77777777" w:rsidR="00654986" w:rsidRPr="00654986" w:rsidRDefault="006A3A7C" w:rsidP="00654986">
      <w:pPr>
        <w:spacing w:after="0" w:line="240" w:lineRule="auto"/>
        <w:rPr>
          <w:rFonts w:ascii="Times New Roman" w:hAnsi="Times New Roman" w:cs="Times New Roman"/>
        </w:rPr>
      </w:pPr>
      <w:r w:rsidRPr="006A3A7C">
        <w:rPr>
          <w:rFonts w:ascii="Times New Roman" w:hAnsi="Times New Roman" w:cs="Times New Roman"/>
        </w:rPr>
        <w:t xml:space="preserve">                                          </w:t>
      </w:r>
    </w:p>
    <w:p w14:paraId="4688C7EF" w14:textId="77777777" w:rsidR="00921C40" w:rsidRDefault="00921C40" w:rsidP="006A3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6B03D4" w14:textId="77777777" w:rsidR="00921C40" w:rsidRDefault="00921C40" w:rsidP="006A3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E93FE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Договор подряда № </w:t>
      </w:r>
      <w:r w:rsidR="00A26C4D">
        <w:rPr>
          <w:rFonts w:ascii="Times New Roman" w:hAnsi="Times New Roman" w:cs="Times New Roman"/>
          <w:b/>
          <w:sz w:val="24"/>
          <w:szCs w:val="24"/>
        </w:rPr>
        <w:t>100-</w:t>
      </w:r>
      <w:r w:rsidRPr="006A3A7C">
        <w:rPr>
          <w:rFonts w:ascii="Times New Roman" w:hAnsi="Times New Roman" w:cs="Times New Roman"/>
          <w:b/>
          <w:sz w:val="24"/>
          <w:szCs w:val="24"/>
        </w:rPr>
        <w:t>10-05/ _______</w:t>
      </w:r>
    </w:p>
    <w:p w14:paraId="6F001EAF" w14:textId="77777777" w:rsidR="00921C40" w:rsidRDefault="00921C40" w:rsidP="00921C40">
      <w:pPr>
        <w:pStyle w:val="3"/>
        <w:rPr>
          <w:b/>
          <w:bCs/>
          <w:szCs w:val="24"/>
        </w:rPr>
      </w:pPr>
    </w:p>
    <w:p w14:paraId="72A60E3E" w14:textId="77777777" w:rsidR="006A3A7C" w:rsidRPr="006A3A7C" w:rsidRDefault="006A3A7C" w:rsidP="00921C40">
      <w:pPr>
        <w:pStyle w:val="3"/>
        <w:rPr>
          <w:b/>
          <w:bCs/>
          <w:szCs w:val="24"/>
        </w:rPr>
      </w:pPr>
      <w:r w:rsidRPr="006A3A7C">
        <w:rPr>
          <w:b/>
          <w:bCs/>
          <w:szCs w:val="24"/>
        </w:rPr>
        <w:t xml:space="preserve">г. </w:t>
      </w:r>
      <w:proofErr w:type="spellStart"/>
      <w:r w:rsidRPr="006A3A7C">
        <w:rPr>
          <w:b/>
          <w:bCs/>
          <w:szCs w:val="24"/>
        </w:rPr>
        <w:t>Краснокаменск</w:t>
      </w:r>
      <w:proofErr w:type="spellEnd"/>
      <w:r w:rsidRPr="006A3A7C">
        <w:rPr>
          <w:b/>
          <w:bCs/>
          <w:szCs w:val="24"/>
        </w:rPr>
        <w:t xml:space="preserve">                                        </w:t>
      </w:r>
      <w:r w:rsidR="00921C40">
        <w:rPr>
          <w:b/>
          <w:bCs/>
          <w:szCs w:val="24"/>
        </w:rPr>
        <w:t xml:space="preserve">                                  </w:t>
      </w:r>
      <w:r w:rsidRPr="006A3A7C">
        <w:rPr>
          <w:b/>
          <w:bCs/>
          <w:szCs w:val="24"/>
        </w:rPr>
        <w:t>«___» ____</w:t>
      </w:r>
      <w:r w:rsidR="00921C40">
        <w:rPr>
          <w:b/>
          <w:bCs/>
          <w:szCs w:val="24"/>
        </w:rPr>
        <w:t>___</w:t>
      </w:r>
      <w:r w:rsidRPr="006A3A7C">
        <w:rPr>
          <w:b/>
          <w:bCs/>
          <w:szCs w:val="24"/>
        </w:rPr>
        <w:t>___</w:t>
      </w:r>
      <w:r w:rsidR="00921C40">
        <w:rPr>
          <w:b/>
          <w:bCs/>
          <w:szCs w:val="24"/>
        </w:rPr>
        <w:t xml:space="preserve"> </w:t>
      </w:r>
      <w:r w:rsidRPr="006A3A7C">
        <w:rPr>
          <w:b/>
          <w:bCs/>
          <w:szCs w:val="24"/>
        </w:rPr>
        <w:t>201</w:t>
      </w:r>
      <w:r w:rsidR="00921C40">
        <w:rPr>
          <w:b/>
          <w:bCs/>
          <w:szCs w:val="24"/>
        </w:rPr>
        <w:t>2</w:t>
      </w:r>
      <w:r w:rsidRPr="006A3A7C">
        <w:rPr>
          <w:b/>
          <w:bCs/>
          <w:szCs w:val="24"/>
        </w:rPr>
        <w:t xml:space="preserve"> года</w:t>
      </w:r>
    </w:p>
    <w:p w14:paraId="677D454D" w14:textId="77777777" w:rsidR="006A3A7C" w:rsidRPr="006A3A7C" w:rsidRDefault="006A3A7C" w:rsidP="006A3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BD880A6" w14:textId="77777777" w:rsidR="006A3A7C" w:rsidRPr="006A3A7C" w:rsidRDefault="006A3A7C" w:rsidP="006A3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proofErr w:type="gramStart"/>
      <w:r w:rsidRPr="006A3A7C">
        <w:rPr>
          <w:rFonts w:ascii="Times New Roman" w:hAnsi="Times New Roman" w:cs="Times New Roman"/>
          <w:b/>
          <w:bCs/>
          <w:sz w:val="24"/>
          <w:szCs w:val="24"/>
        </w:rPr>
        <w:t>ОАО «Приаргунское производственное горно-химическое объединение»,</w:t>
      </w:r>
      <w:r w:rsidRPr="006A3A7C">
        <w:rPr>
          <w:rFonts w:ascii="Times New Roman" w:hAnsi="Times New Roman" w:cs="Times New Roman"/>
          <w:sz w:val="24"/>
          <w:szCs w:val="24"/>
        </w:rPr>
        <w:t xml:space="preserve"> именуемое в дальнейшем «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960A0">
        <w:rPr>
          <w:rFonts w:ascii="Times New Roman" w:hAnsi="Times New Roman" w:cs="Times New Roman"/>
          <w:sz w:val="24"/>
          <w:szCs w:val="24"/>
        </w:rPr>
        <w:t xml:space="preserve">», в лице </w:t>
      </w:r>
      <w:r w:rsidR="00921C40">
        <w:rPr>
          <w:rFonts w:ascii="Times New Roman" w:hAnsi="Times New Roman" w:cs="Times New Roman"/>
          <w:sz w:val="24"/>
          <w:szCs w:val="24"/>
        </w:rPr>
        <w:t>генерального</w:t>
      </w:r>
      <w:r w:rsidRPr="006A3A7C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="00996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0A0" w:rsidRPr="009960A0">
        <w:rPr>
          <w:rFonts w:ascii="Times New Roman" w:hAnsi="Times New Roman" w:cs="Times New Roman"/>
          <w:b/>
          <w:sz w:val="24"/>
          <w:szCs w:val="24"/>
        </w:rPr>
        <w:t>Святецкого</w:t>
      </w:r>
      <w:proofErr w:type="spellEnd"/>
      <w:r w:rsidR="009960A0" w:rsidRPr="009960A0">
        <w:rPr>
          <w:rFonts w:ascii="Times New Roman" w:hAnsi="Times New Roman" w:cs="Times New Roman"/>
          <w:b/>
          <w:sz w:val="24"/>
          <w:szCs w:val="24"/>
        </w:rPr>
        <w:t xml:space="preserve"> Виктора Станиславовича</w:t>
      </w:r>
      <w:r w:rsidRPr="006A3A7C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9960A0">
        <w:rPr>
          <w:rFonts w:ascii="Times New Roman" w:hAnsi="Times New Roman" w:cs="Times New Roman"/>
          <w:sz w:val="24"/>
          <w:szCs w:val="24"/>
        </w:rPr>
        <w:t xml:space="preserve"> </w:t>
      </w:r>
      <w:r w:rsidR="00921C40">
        <w:rPr>
          <w:rFonts w:ascii="Times New Roman" w:hAnsi="Times New Roman" w:cs="Times New Roman"/>
          <w:sz w:val="24"/>
          <w:szCs w:val="24"/>
        </w:rPr>
        <w:t>Устава</w:t>
      </w:r>
      <w:r w:rsidRPr="006A3A7C">
        <w:rPr>
          <w:rFonts w:ascii="Times New Roman" w:hAnsi="Times New Roman" w:cs="Times New Roman"/>
          <w:sz w:val="24"/>
          <w:szCs w:val="24"/>
        </w:rPr>
        <w:t>, с одной стороны, и ______________________________________________</w:t>
      </w:r>
      <w:r w:rsidRPr="006A3A7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A3A7C">
        <w:rPr>
          <w:rFonts w:ascii="Times New Roman" w:hAnsi="Times New Roman" w:cs="Times New Roman"/>
          <w:sz w:val="24"/>
          <w:szCs w:val="24"/>
        </w:rPr>
        <w:t>именуемое в дальнейшем «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</w:t>
      </w:r>
      <w:r w:rsidRPr="006A3A7C">
        <w:rPr>
          <w:rFonts w:ascii="Times New Roman" w:hAnsi="Times New Roman" w:cs="Times New Roman"/>
          <w:sz w:val="24"/>
          <w:szCs w:val="24"/>
        </w:rPr>
        <w:t>» в лице ___________________________________, действующего на основании ______________ и Лицензии на право проведения экспертизы промышленной безопасности технических устройств, применяемых на опасных производственных объектах № ____ от «__» ____20__г., выданной ___________________, с другой стороны, именуемые в дальнейшем по тексту</w:t>
      </w:r>
      <w:proofErr w:type="gramEnd"/>
      <w:r w:rsidRPr="006A3A7C">
        <w:rPr>
          <w:rFonts w:ascii="Times New Roman" w:hAnsi="Times New Roman" w:cs="Times New Roman"/>
          <w:sz w:val="24"/>
          <w:szCs w:val="24"/>
        </w:rPr>
        <w:t xml:space="preserve"> настоящего договора «</w:t>
      </w:r>
      <w:r w:rsidRPr="006A3A7C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6A3A7C">
        <w:rPr>
          <w:rFonts w:ascii="Times New Roman" w:hAnsi="Times New Roman" w:cs="Times New Roman"/>
          <w:sz w:val="24"/>
          <w:szCs w:val="24"/>
        </w:rPr>
        <w:t xml:space="preserve">», заключили настоящий договор (далее - </w:t>
      </w:r>
      <w:r w:rsidRPr="006A3A7C"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6A3A7C">
        <w:rPr>
          <w:rFonts w:ascii="Times New Roman" w:hAnsi="Times New Roman" w:cs="Times New Roman"/>
          <w:sz w:val="24"/>
          <w:szCs w:val="24"/>
        </w:rPr>
        <w:t>) о нижеследующем:</w:t>
      </w:r>
    </w:p>
    <w:p w14:paraId="4BCC4CCD" w14:textId="77777777" w:rsidR="006A3A7C" w:rsidRPr="006A3A7C" w:rsidRDefault="006A3A7C" w:rsidP="006A3A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AB2EE8" w14:textId="77777777" w:rsidR="00654986" w:rsidRDefault="006A3A7C" w:rsidP="00654986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7D3383B2" w14:textId="77777777" w:rsidR="00921C40" w:rsidRPr="00654986" w:rsidRDefault="00921C40" w:rsidP="00921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5048D0" w14:textId="77777777" w:rsidR="006A3A7C" w:rsidRPr="006A3A7C" w:rsidRDefault="006A3A7C" w:rsidP="006A3A7C">
      <w:pPr>
        <w:pStyle w:val="a7"/>
        <w:ind w:firstLine="702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>1.1.</w:t>
      </w:r>
      <w:r w:rsidRPr="006A3A7C">
        <w:rPr>
          <w:b/>
          <w:sz w:val="24"/>
          <w:szCs w:val="24"/>
        </w:rPr>
        <w:tab/>
        <w:t>Подрядчик</w:t>
      </w:r>
      <w:r w:rsidRPr="006A3A7C">
        <w:rPr>
          <w:sz w:val="24"/>
          <w:szCs w:val="24"/>
        </w:rPr>
        <w:t xml:space="preserve"> обязуется своими сил</w:t>
      </w:r>
      <w:r w:rsidR="00921C40">
        <w:rPr>
          <w:sz w:val="24"/>
          <w:szCs w:val="24"/>
        </w:rPr>
        <w:t>ами выполнить работы на объекте</w:t>
      </w:r>
      <w:r w:rsidRPr="006A3A7C">
        <w:rPr>
          <w:sz w:val="24"/>
          <w:szCs w:val="24"/>
        </w:rPr>
        <w:t xml:space="preserve"> </w:t>
      </w:r>
      <w:r w:rsidRPr="006A3A7C">
        <w:rPr>
          <w:b/>
          <w:sz w:val="24"/>
          <w:szCs w:val="24"/>
        </w:rPr>
        <w:t xml:space="preserve">Заказчика </w:t>
      </w:r>
      <w:r w:rsidRPr="006A3A7C">
        <w:rPr>
          <w:sz w:val="24"/>
          <w:szCs w:val="24"/>
        </w:rPr>
        <w:t>и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сдать ее результат</w:t>
      </w:r>
      <w:r w:rsidRPr="006A3A7C">
        <w:rPr>
          <w:b/>
          <w:sz w:val="24"/>
          <w:szCs w:val="24"/>
        </w:rPr>
        <w:t xml:space="preserve"> Заказчику</w:t>
      </w:r>
      <w:r w:rsidRPr="006A3A7C">
        <w:rPr>
          <w:sz w:val="24"/>
          <w:szCs w:val="24"/>
        </w:rPr>
        <w:t>,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а</w:t>
      </w:r>
      <w:r w:rsidRPr="006A3A7C">
        <w:rPr>
          <w:b/>
          <w:sz w:val="24"/>
          <w:szCs w:val="24"/>
        </w:rPr>
        <w:t xml:space="preserve"> Заказчик </w:t>
      </w:r>
      <w:r w:rsidRPr="006A3A7C">
        <w:rPr>
          <w:sz w:val="24"/>
          <w:szCs w:val="24"/>
        </w:rPr>
        <w:t>обязуется принять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результат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надлежащим образом выполненной работы от</w:t>
      </w:r>
      <w:r w:rsidRPr="006A3A7C">
        <w:rPr>
          <w:b/>
          <w:sz w:val="24"/>
          <w:szCs w:val="24"/>
        </w:rPr>
        <w:t xml:space="preserve">  Подрядчика </w:t>
      </w:r>
      <w:r w:rsidRPr="006A3A7C">
        <w:rPr>
          <w:sz w:val="24"/>
          <w:szCs w:val="24"/>
        </w:rPr>
        <w:t>и оплатить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его</w:t>
      </w:r>
      <w:r w:rsidRPr="006A3A7C">
        <w:rPr>
          <w:b/>
          <w:sz w:val="24"/>
          <w:szCs w:val="24"/>
        </w:rPr>
        <w:t xml:space="preserve"> </w:t>
      </w:r>
      <w:r w:rsidRPr="006A3A7C">
        <w:rPr>
          <w:sz w:val="24"/>
          <w:szCs w:val="24"/>
        </w:rPr>
        <w:t>в размере и порядке, пред</w:t>
      </w:r>
      <w:r w:rsidR="00921C40">
        <w:rPr>
          <w:sz w:val="24"/>
          <w:szCs w:val="24"/>
        </w:rPr>
        <w:t>усмотренном настоящим договором.</w:t>
      </w:r>
    </w:p>
    <w:p w14:paraId="6F0624DB" w14:textId="77777777" w:rsidR="006A3A7C" w:rsidRPr="006A3A7C" w:rsidRDefault="006A3A7C" w:rsidP="006A3A7C">
      <w:pPr>
        <w:pStyle w:val="a7"/>
        <w:ind w:firstLine="720"/>
        <w:rPr>
          <w:sz w:val="24"/>
          <w:szCs w:val="24"/>
        </w:rPr>
      </w:pPr>
      <w:r w:rsidRPr="006A3A7C">
        <w:rPr>
          <w:b/>
          <w:sz w:val="24"/>
          <w:szCs w:val="24"/>
        </w:rPr>
        <w:t>1.2.</w:t>
      </w:r>
      <w:r w:rsidRPr="006A3A7C">
        <w:rPr>
          <w:b/>
          <w:sz w:val="24"/>
          <w:szCs w:val="24"/>
        </w:rPr>
        <w:tab/>
        <w:t xml:space="preserve">Подрядчик </w:t>
      </w:r>
      <w:r w:rsidRPr="006A3A7C">
        <w:rPr>
          <w:sz w:val="24"/>
          <w:szCs w:val="24"/>
        </w:rPr>
        <w:t>выполняет по настоящему договору следующие работы:</w:t>
      </w:r>
    </w:p>
    <w:p w14:paraId="59C0E8D5" w14:textId="77777777" w:rsidR="009960A0" w:rsidRDefault="006A3A7C" w:rsidP="00921C40">
      <w:pPr>
        <w:pStyle w:val="a7"/>
        <w:ind w:firstLine="709"/>
        <w:rPr>
          <w:sz w:val="24"/>
          <w:szCs w:val="24"/>
        </w:rPr>
      </w:pPr>
      <w:r w:rsidRPr="006A3A7C">
        <w:rPr>
          <w:b/>
          <w:color w:val="000000"/>
          <w:sz w:val="24"/>
          <w:szCs w:val="24"/>
        </w:rPr>
        <w:t>1.2.1.</w:t>
      </w:r>
      <w:r w:rsidRPr="006A3A7C">
        <w:rPr>
          <w:b/>
          <w:color w:val="000000"/>
          <w:sz w:val="24"/>
          <w:szCs w:val="24"/>
        </w:rPr>
        <w:tab/>
      </w:r>
      <w:r w:rsidR="00921C40">
        <w:rPr>
          <w:sz w:val="24"/>
          <w:szCs w:val="24"/>
        </w:rPr>
        <w:t>Проведение</w:t>
      </w:r>
      <w:r w:rsidR="00921C40" w:rsidRPr="00921C40">
        <w:rPr>
          <w:sz w:val="24"/>
          <w:szCs w:val="24"/>
        </w:rPr>
        <w:t xml:space="preserve"> экспертизы пр</w:t>
      </w:r>
      <w:r w:rsidR="00921C40">
        <w:rPr>
          <w:sz w:val="24"/>
          <w:szCs w:val="24"/>
        </w:rPr>
        <w:t>омышленной безопасности и оценка</w:t>
      </w:r>
      <w:r w:rsidR="00921C40" w:rsidRPr="00921C40">
        <w:rPr>
          <w:sz w:val="24"/>
          <w:szCs w:val="24"/>
        </w:rPr>
        <w:t xml:space="preserve"> </w:t>
      </w:r>
      <w:proofErr w:type="spellStart"/>
      <w:r w:rsidR="00921C40" w:rsidRPr="00921C40">
        <w:rPr>
          <w:sz w:val="24"/>
          <w:szCs w:val="24"/>
        </w:rPr>
        <w:t>микроповрежденности</w:t>
      </w:r>
      <w:proofErr w:type="spellEnd"/>
      <w:r w:rsidR="00921C40" w:rsidRPr="00921C40">
        <w:rPr>
          <w:sz w:val="24"/>
          <w:szCs w:val="24"/>
        </w:rPr>
        <w:t xml:space="preserve"> металла </w:t>
      </w:r>
      <w:proofErr w:type="spellStart"/>
      <w:r w:rsidR="00921C40" w:rsidRPr="00921C40">
        <w:rPr>
          <w:sz w:val="24"/>
          <w:szCs w:val="24"/>
        </w:rPr>
        <w:t>гибов</w:t>
      </w:r>
      <w:proofErr w:type="spellEnd"/>
      <w:r w:rsidR="00921C40" w:rsidRPr="00921C40">
        <w:rPr>
          <w:sz w:val="24"/>
          <w:szCs w:val="24"/>
        </w:rPr>
        <w:t xml:space="preserve"> и сварных соединений трубопроводов острого пара на ТЭЦ ОАО «</w:t>
      </w:r>
      <w:r w:rsidR="00921C40">
        <w:rPr>
          <w:sz w:val="24"/>
          <w:szCs w:val="24"/>
        </w:rPr>
        <w:t>ППГХО</w:t>
      </w:r>
      <w:r w:rsidR="00921C40" w:rsidRPr="00921C40">
        <w:rPr>
          <w:sz w:val="24"/>
          <w:szCs w:val="24"/>
        </w:rPr>
        <w:t>»</w:t>
      </w:r>
      <w:r w:rsidR="00921C40">
        <w:rPr>
          <w:sz w:val="24"/>
          <w:szCs w:val="24"/>
        </w:rPr>
        <w:t>, в том числе:</w:t>
      </w:r>
    </w:p>
    <w:p w14:paraId="58B11635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>Разработка и согласование программы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ADDF80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>Изучение существующей технической, проектной и эксплуатационной  документации каждого трубопровода,  результатов входного и эксплуатационного контроля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563E8B9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 xml:space="preserve">Проведение измерительного контроля локальной кривизны  и ультразвуковой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толщинометрии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растянутой зоны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трубопроводов с целью определения  участков для о</w:t>
      </w:r>
      <w:r>
        <w:rPr>
          <w:rFonts w:ascii="Times New Roman" w:hAnsi="Times New Roman" w:cs="Times New Roman"/>
          <w:sz w:val="24"/>
          <w:szCs w:val="24"/>
        </w:rPr>
        <w:t xml:space="preserve">бследования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74E3D606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 xml:space="preserve">Металлографическое исследование микроструктуры,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металла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без вырезки образцов с помощью переносного микроскопа, приготовление реплик с</w:t>
      </w:r>
      <w:r>
        <w:rPr>
          <w:rFonts w:ascii="Times New Roman" w:hAnsi="Times New Roman" w:cs="Times New Roman"/>
          <w:sz w:val="24"/>
          <w:szCs w:val="24"/>
        </w:rPr>
        <w:t xml:space="preserve"> поверхности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39695B2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 xml:space="preserve">Проведение обследования металла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акустическим методом измерения скорости поверхностных и поперечных ультразвуковых волн </w:t>
      </w:r>
      <w:r>
        <w:rPr>
          <w:rFonts w:ascii="Times New Roman" w:hAnsi="Times New Roman" w:cs="Times New Roman"/>
          <w:sz w:val="24"/>
          <w:szCs w:val="24"/>
        </w:rPr>
        <w:t xml:space="preserve">(с оценкой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14:paraId="22F9AEB3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 xml:space="preserve">Оценка степени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металла обследованных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по репли</w:t>
      </w:r>
      <w:r>
        <w:rPr>
          <w:rFonts w:ascii="Times New Roman" w:hAnsi="Times New Roman" w:cs="Times New Roman"/>
          <w:sz w:val="24"/>
          <w:szCs w:val="24"/>
        </w:rPr>
        <w:t>кам в лабораторных условиях;</w:t>
      </w:r>
      <w:proofErr w:type="gramEnd"/>
    </w:p>
    <w:p w14:paraId="5FAFC51E" w14:textId="77777777" w:rsidR="00921C40" w:rsidRPr="00921C40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 xml:space="preserve">Проведение расчета на прочность допускаемой толщины стенки </w:t>
      </w:r>
      <w:proofErr w:type="spellStart"/>
      <w:r w:rsidRPr="00921C40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Pr="00921C40">
        <w:rPr>
          <w:rFonts w:ascii="Times New Roman" w:hAnsi="Times New Roman" w:cs="Times New Roman"/>
          <w:sz w:val="24"/>
          <w:szCs w:val="24"/>
        </w:rPr>
        <w:t xml:space="preserve"> трубопроводов. Анализ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обследования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752A03A9" w14:textId="77777777" w:rsidR="001A40F2" w:rsidRDefault="00921C40" w:rsidP="0092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1C40">
        <w:rPr>
          <w:rFonts w:ascii="Times New Roman" w:hAnsi="Times New Roman" w:cs="Times New Roman"/>
          <w:sz w:val="24"/>
          <w:szCs w:val="24"/>
        </w:rPr>
        <w:t>Обследование технического состояния трубопроводов и их опорно-подвесной системы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DB5C95" w14:textId="77777777" w:rsidR="006A3A7C" w:rsidRDefault="006A3A7C" w:rsidP="006A3A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sz w:val="24"/>
          <w:szCs w:val="24"/>
        </w:rPr>
        <w:t xml:space="preserve">Данные виды работ осуществляются 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6A3A7C">
        <w:rPr>
          <w:rFonts w:ascii="Times New Roman" w:hAnsi="Times New Roman" w:cs="Times New Roman"/>
          <w:sz w:val="24"/>
          <w:szCs w:val="24"/>
        </w:rPr>
        <w:t xml:space="preserve"> при условии наличия у 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Лицензии на право проведения экспертизы промышленной безопасности технических устройств, применяемых на опасных производственных объектах.</w:t>
      </w:r>
    </w:p>
    <w:p w14:paraId="657BB970" w14:textId="77777777" w:rsidR="00921C40" w:rsidRDefault="00921C40" w:rsidP="006A3A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1C40">
        <w:rPr>
          <w:rFonts w:ascii="Times New Roman" w:hAnsi="Times New Roman" w:cs="Times New Roman"/>
          <w:sz w:val="24"/>
          <w:szCs w:val="24"/>
          <w:u w:val="single"/>
        </w:rPr>
        <w:t>Область аккредитации</w:t>
      </w:r>
      <w:r>
        <w:rPr>
          <w:rFonts w:ascii="Times New Roman" w:hAnsi="Times New Roman" w:cs="Times New Roman"/>
          <w:sz w:val="24"/>
          <w:szCs w:val="24"/>
        </w:rPr>
        <w:t>: паровые и водогрейные котлы, трубопроводы пара и горячей воды, оборудование, работающее под давлением 0,07 МПа.</w:t>
      </w:r>
    </w:p>
    <w:p w14:paraId="5685DA73" w14:textId="77777777" w:rsidR="00921C40" w:rsidRDefault="00921C40" w:rsidP="0092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A42AB" w14:textId="77777777" w:rsidR="00921C40" w:rsidRPr="006A3A7C" w:rsidRDefault="00921C40" w:rsidP="00921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527C929B" w14:textId="77777777" w:rsidR="00921C40" w:rsidRPr="006A3A7C" w:rsidRDefault="00921C40" w:rsidP="00921C40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10112126" w14:textId="77777777" w:rsidR="00921C40" w:rsidRPr="006A3A7C" w:rsidRDefault="00921C40" w:rsidP="00921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7C31644D" w14:textId="77777777" w:rsidR="00921C40" w:rsidRPr="006A3A7C" w:rsidRDefault="00921C40" w:rsidP="006A3A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DE1D257" w14:textId="77777777" w:rsidR="006A3A7C" w:rsidRDefault="006A3A7C" w:rsidP="006A3A7C">
      <w:pPr>
        <w:pStyle w:val="a7"/>
        <w:ind w:firstLine="720"/>
        <w:rPr>
          <w:sz w:val="24"/>
          <w:szCs w:val="24"/>
        </w:rPr>
      </w:pPr>
      <w:r w:rsidRPr="006A3A7C">
        <w:rPr>
          <w:b/>
          <w:sz w:val="24"/>
          <w:szCs w:val="24"/>
        </w:rPr>
        <w:t>1.3.</w:t>
      </w:r>
      <w:r w:rsidRPr="006A3A7C">
        <w:rPr>
          <w:sz w:val="24"/>
          <w:szCs w:val="24"/>
        </w:rPr>
        <w:tab/>
      </w:r>
      <w:proofErr w:type="gramStart"/>
      <w:r w:rsidR="003D1EE4">
        <w:rPr>
          <w:sz w:val="24"/>
          <w:szCs w:val="24"/>
        </w:rPr>
        <w:t xml:space="preserve">Наименование, </w:t>
      </w:r>
      <w:r w:rsidR="00DE693D">
        <w:rPr>
          <w:sz w:val="24"/>
          <w:szCs w:val="24"/>
        </w:rPr>
        <w:t>о</w:t>
      </w:r>
      <w:r w:rsidRPr="006A3A7C">
        <w:rPr>
          <w:sz w:val="24"/>
          <w:szCs w:val="24"/>
        </w:rPr>
        <w:t xml:space="preserve">бъем </w:t>
      </w:r>
      <w:r w:rsidR="003D1EE4">
        <w:rPr>
          <w:sz w:val="24"/>
          <w:szCs w:val="24"/>
        </w:rPr>
        <w:t xml:space="preserve">и специфика </w:t>
      </w:r>
      <w:r w:rsidRPr="006A3A7C">
        <w:rPr>
          <w:sz w:val="24"/>
          <w:szCs w:val="24"/>
        </w:rPr>
        <w:t xml:space="preserve">выполняемых работ, </w:t>
      </w:r>
      <w:r w:rsidR="003D1EE4">
        <w:rPr>
          <w:sz w:val="24"/>
          <w:szCs w:val="24"/>
        </w:rPr>
        <w:t xml:space="preserve">основные требования к выполняемым работам, </w:t>
      </w:r>
      <w:r w:rsidRPr="006A3A7C">
        <w:rPr>
          <w:sz w:val="24"/>
          <w:szCs w:val="24"/>
        </w:rPr>
        <w:t xml:space="preserve">наименование технических устройств </w:t>
      </w:r>
      <w:r w:rsidRPr="006A3A7C">
        <w:rPr>
          <w:b/>
          <w:color w:val="000000"/>
          <w:sz w:val="24"/>
          <w:szCs w:val="24"/>
        </w:rPr>
        <w:t>Заказчика</w:t>
      </w:r>
      <w:r w:rsidRPr="006A3A7C">
        <w:rPr>
          <w:color w:val="000000"/>
          <w:sz w:val="24"/>
          <w:szCs w:val="24"/>
        </w:rPr>
        <w:t xml:space="preserve">, подлежащих экспертизе, их параметры и местонахождение, </w:t>
      </w:r>
      <w:r w:rsidRPr="006A3A7C">
        <w:rPr>
          <w:sz w:val="24"/>
          <w:szCs w:val="24"/>
        </w:rPr>
        <w:t xml:space="preserve"> а также промежуточные сроки </w:t>
      </w:r>
      <w:r w:rsidR="003D1EE4">
        <w:rPr>
          <w:sz w:val="24"/>
          <w:szCs w:val="24"/>
        </w:rPr>
        <w:t>выполнения</w:t>
      </w:r>
      <w:r w:rsidRPr="006A3A7C">
        <w:rPr>
          <w:sz w:val="24"/>
          <w:szCs w:val="24"/>
        </w:rPr>
        <w:t xml:space="preserve"> отдельных этапов работы определены </w:t>
      </w:r>
      <w:r w:rsidRPr="006A3A7C">
        <w:rPr>
          <w:b/>
          <w:sz w:val="24"/>
          <w:szCs w:val="24"/>
        </w:rPr>
        <w:t xml:space="preserve">Сторонами </w:t>
      </w:r>
      <w:r w:rsidRPr="006A3A7C">
        <w:rPr>
          <w:sz w:val="24"/>
          <w:szCs w:val="24"/>
        </w:rPr>
        <w:t xml:space="preserve">в </w:t>
      </w:r>
      <w:r w:rsidRPr="006A3A7C">
        <w:rPr>
          <w:b/>
          <w:sz w:val="24"/>
          <w:szCs w:val="24"/>
        </w:rPr>
        <w:t xml:space="preserve">Приложении № 1 к настоящему договору – </w:t>
      </w:r>
      <w:r w:rsidRPr="006A3A7C">
        <w:rPr>
          <w:sz w:val="24"/>
          <w:szCs w:val="24"/>
        </w:rPr>
        <w:t xml:space="preserve">Перечень </w:t>
      </w:r>
      <w:r w:rsidR="003D1EE4">
        <w:rPr>
          <w:sz w:val="24"/>
          <w:szCs w:val="24"/>
        </w:rPr>
        <w:t>трубопроводов острого пара на ТЭЦ ОАО «ППГХО», подлежащих экспертному обследованию в 2012</w:t>
      </w:r>
      <w:r w:rsidRPr="006A3A7C">
        <w:rPr>
          <w:sz w:val="24"/>
          <w:szCs w:val="24"/>
        </w:rPr>
        <w:t xml:space="preserve"> году и </w:t>
      </w:r>
      <w:r w:rsidR="003D1EE4">
        <w:rPr>
          <w:sz w:val="24"/>
          <w:szCs w:val="24"/>
        </w:rPr>
        <w:t xml:space="preserve">в </w:t>
      </w:r>
      <w:r w:rsidRPr="006A3A7C">
        <w:rPr>
          <w:b/>
          <w:sz w:val="24"/>
          <w:szCs w:val="24"/>
        </w:rPr>
        <w:t xml:space="preserve">Приложении № 2 к настоящему договору – </w:t>
      </w:r>
      <w:r w:rsidRPr="006A3A7C">
        <w:rPr>
          <w:sz w:val="24"/>
          <w:szCs w:val="24"/>
        </w:rPr>
        <w:t>Техническое задание</w:t>
      </w:r>
      <w:proofErr w:type="gramEnd"/>
      <w:r w:rsidR="003D1EE4">
        <w:rPr>
          <w:sz w:val="24"/>
          <w:szCs w:val="24"/>
        </w:rPr>
        <w:t xml:space="preserve"> на проведение экспертизы промышленной безопасности и оценке </w:t>
      </w:r>
      <w:proofErr w:type="spellStart"/>
      <w:r w:rsidR="003D1EE4">
        <w:rPr>
          <w:sz w:val="24"/>
          <w:szCs w:val="24"/>
        </w:rPr>
        <w:t>микроповрежденности</w:t>
      </w:r>
      <w:proofErr w:type="spellEnd"/>
      <w:r w:rsidR="003D1EE4">
        <w:rPr>
          <w:sz w:val="24"/>
          <w:szCs w:val="24"/>
        </w:rPr>
        <w:t xml:space="preserve"> металла </w:t>
      </w:r>
      <w:proofErr w:type="spellStart"/>
      <w:r w:rsidR="003D1EE4">
        <w:rPr>
          <w:sz w:val="24"/>
          <w:szCs w:val="24"/>
        </w:rPr>
        <w:t>гибов</w:t>
      </w:r>
      <w:proofErr w:type="spellEnd"/>
      <w:r w:rsidR="003D1EE4">
        <w:rPr>
          <w:sz w:val="24"/>
          <w:szCs w:val="24"/>
        </w:rPr>
        <w:t xml:space="preserve"> и сварных соединений трубопроводов острого пара на ТЭЦ ОАО «ППГХО» в 2012 году</w:t>
      </w:r>
      <w:r w:rsidRPr="006A3A7C">
        <w:rPr>
          <w:sz w:val="24"/>
          <w:szCs w:val="24"/>
        </w:rPr>
        <w:t xml:space="preserve">, которые в обязательном порядке должны быть приложены к настоящему договору. </w:t>
      </w:r>
    </w:p>
    <w:p w14:paraId="2B4F0A88" w14:textId="77777777" w:rsidR="006A3A7C" w:rsidRPr="006A3A7C" w:rsidRDefault="006A3A7C" w:rsidP="006A3A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53BC5B" w14:textId="77777777" w:rsid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14:paraId="316DA455" w14:textId="77777777" w:rsidR="006A3A7C" w:rsidRPr="006A3A7C" w:rsidRDefault="006A3A7C" w:rsidP="00550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463056" w14:textId="77777777" w:rsidR="001F715D" w:rsidRPr="001A40F2" w:rsidRDefault="006A3A7C" w:rsidP="001A40F2">
      <w:pPr>
        <w:pStyle w:val="a7"/>
        <w:keepNext w:val="0"/>
        <w:keepLines w:val="0"/>
        <w:suppressLineNumbers w:val="0"/>
        <w:ind w:firstLine="720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>2.1.</w:t>
      </w:r>
      <w:r w:rsidRPr="006A3A7C">
        <w:rPr>
          <w:bCs/>
          <w:sz w:val="24"/>
          <w:szCs w:val="24"/>
        </w:rPr>
        <w:tab/>
        <w:t xml:space="preserve">Цена </w:t>
      </w:r>
      <w:r w:rsidR="003D1EE4">
        <w:rPr>
          <w:bCs/>
          <w:sz w:val="24"/>
          <w:szCs w:val="24"/>
        </w:rPr>
        <w:t>настоящего договора</w:t>
      </w:r>
      <w:r w:rsidRPr="006A3A7C">
        <w:rPr>
          <w:sz w:val="24"/>
          <w:szCs w:val="24"/>
        </w:rPr>
        <w:t xml:space="preserve"> составляет</w:t>
      </w:r>
      <w:proofErr w:type="gramStart"/>
      <w:r w:rsidRPr="006A3A7C">
        <w:rPr>
          <w:sz w:val="24"/>
          <w:szCs w:val="24"/>
        </w:rPr>
        <w:t xml:space="preserve"> </w:t>
      </w:r>
      <w:r w:rsidRPr="006A3A7C">
        <w:rPr>
          <w:b/>
          <w:sz w:val="24"/>
          <w:szCs w:val="24"/>
        </w:rPr>
        <w:t xml:space="preserve">________ (_____________) </w:t>
      </w:r>
      <w:proofErr w:type="gramEnd"/>
      <w:r w:rsidRPr="006A3A7C">
        <w:rPr>
          <w:b/>
          <w:sz w:val="24"/>
          <w:szCs w:val="24"/>
        </w:rPr>
        <w:t xml:space="preserve">рублей, в </w:t>
      </w:r>
      <w:r w:rsidR="003D1EE4">
        <w:rPr>
          <w:b/>
          <w:sz w:val="24"/>
          <w:szCs w:val="24"/>
        </w:rPr>
        <w:t>том числе</w:t>
      </w:r>
      <w:r w:rsidRPr="006A3A7C">
        <w:rPr>
          <w:b/>
          <w:sz w:val="24"/>
          <w:szCs w:val="24"/>
        </w:rPr>
        <w:t xml:space="preserve"> НДС 18 % - ________ (_____________) рублей</w:t>
      </w:r>
      <w:r w:rsidRPr="006A3A7C">
        <w:t>.</w:t>
      </w:r>
      <w:r w:rsidRPr="006A3A7C">
        <w:rPr>
          <w:sz w:val="24"/>
          <w:szCs w:val="24"/>
        </w:rPr>
        <w:t xml:space="preserve"> </w:t>
      </w:r>
    </w:p>
    <w:p w14:paraId="5DB93CD1" w14:textId="77777777" w:rsidR="006A3A7C" w:rsidRPr="006A3A7C" w:rsidRDefault="006A3A7C" w:rsidP="006A3A7C">
      <w:pPr>
        <w:pStyle w:val="a7"/>
        <w:keepNext w:val="0"/>
        <w:keepLines w:val="0"/>
        <w:suppressLineNumbers w:val="0"/>
        <w:ind w:firstLine="720"/>
        <w:rPr>
          <w:sz w:val="24"/>
          <w:szCs w:val="24"/>
        </w:rPr>
      </w:pPr>
      <w:r w:rsidRPr="006A3A7C">
        <w:rPr>
          <w:b/>
          <w:sz w:val="24"/>
          <w:szCs w:val="24"/>
        </w:rPr>
        <w:t xml:space="preserve">2.2. </w:t>
      </w:r>
      <w:r w:rsidRPr="006A3A7C">
        <w:rPr>
          <w:sz w:val="24"/>
          <w:szCs w:val="24"/>
        </w:rPr>
        <w:t xml:space="preserve">Цена </w:t>
      </w:r>
      <w:r w:rsidR="003D1EE4">
        <w:rPr>
          <w:sz w:val="24"/>
          <w:szCs w:val="24"/>
        </w:rPr>
        <w:t>настоящего</w:t>
      </w:r>
      <w:r w:rsidRPr="006A3A7C">
        <w:rPr>
          <w:sz w:val="24"/>
          <w:szCs w:val="24"/>
        </w:rPr>
        <w:t xml:space="preserve"> является твердой и может быть изменена только путем подписания полномочными представителями </w:t>
      </w:r>
      <w:r w:rsidR="003D1EE4">
        <w:rPr>
          <w:sz w:val="24"/>
          <w:szCs w:val="24"/>
        </w:rPr>
        <w:t xml:space="preserve">обеих </w:t>
      </w:r>
      <w:r w:rsidRPr="006A3A7C">
        <w:rPr>
          <w:b/>
          <w:sz w:val="24"/>
          <w:szCs w:val="24"/>
        </w:rPr>
        <w:t>Сторон</w:t>
      </w:r>
      <w:r w:rsidRPr="006A3A7C">
        <w:rPr>
          <w:sz w:val="24"/>
          <w:szCs w:val="24"/>
        </w:rPr>
        <w:t xml:space="preserve"> соответствующего Дополнительного соглашения к настоящему договору.     </w:t>
      </w:r>
    </w:p>
    <w:p w14:paraId="265EF525" w14:textId="77777777" w:rsidR="006A3A7C" w:rsidRDefault="006A3A7C" w:rsidP="006A3A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2.3.</w:t>
      </w:r>
      <w:r w:rsidRPr="006A3A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3A7C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A3A7C">
        <w:rPr>
          <w:rFonts w:ascii="Times New Roman" w:hAnsi="Times New Roman" w:cs="Times New Roman"/>
          <w:sz w:val="24"/>
          <w:szCs w:val="24"/>
        </w:rPr>
        <w:t xml:space="preserve"> </w:t>
      </w:r>
      <w:r w:rsidR="003D1EE4">
        <w:rPr>
          <w:rFonts w:ascii="Times New Roman" w:hAnsi="Times New Roman" w:cs="Times New Roman"/>
          <w:sz w:val="24"/>
          <w:szCs w:val="24"/>
        </w:rPr>
        <w:t xml:space="preserve">в течение 60 (шестьдесят) дней с момента завершения </w:t>
      </w:r>
      <w:r w:rsidR="003D1EE4" w:rsidRPr="003D1EE4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="003D1EE4">
        <w:rPr>
          <w:rFonts w:ascii="Times New Roman" w:hAnsi="Times New Roman" w:cs="Times New Roman"/>
          <w:sz w:val="24"/>
          <w:szCs w:val="24"/>
        </w:rPr>
        <w:t xml:space="preserve"> выполнения всего комплекса работ, предусмотренных настоящим договором</w:t>
      </w:r>
      <w:r w:rsidRPr="006A3A7C">
        <w:rPr>
          <w:rFonts w:ascii="Times New Roman" w:hAnsi="Times New Roman" w:cs="Times New Roman"/>
          <w:sz w:val="24"/>
          <w:szCs w:val="24"/>
        </w:rPr>
        <w:t xml:space="preserve">, на основании подписанного </w:t>
      </w:r>
      <w:r w:rsidR="003D1EE4">
        <w:rPr>
          <w:rFonts w:ascii="Times New Roman" w:hAnsi="Times New Roman" w:cs="Times New Roman"/>
          <w:sz w:val="24"/>
          <w:szCs w:val="24"/>
        </w:rPr>
        <w:t xml:space="preserve">полномочными представителями обеих сторон </w:t>
      </w:r>
      <w:r w:rsidRPr="006A3A7C">
        <w:rPr>
          <w:rFonts w:ascii="Times New Roman" w:hAnsi="Times New Roman" w:cs="Times New Roman"/>
          <w:sz w:val="24"/>
          <w:szCs w:val="24"/>
        </w:rPr>
        <w:t xml:space="preserve">Акта приемки-передачи выполненных работ и выставленного 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6A3A7C">
        <w:rPr>
          <w:rFonts w:ascii="Times New Roman" w:hAnsi="Times New Roman" w:cs="Times New Roman"/>
          <w:sz w:val="24"/>
          <w:szCs w:val="24"/>
        </w:rPr>
        <w:t xml:space="preserve"> </w:t>
      </w:r>
      <w:r w:rsidR="003D1EE4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Pr="006A3A7C">
        <w:rPr>
          <w:rFonts w:ascii="Times New Roman" w:hAnsi="Times New Roman" w:cs="Times New Roman"/>
          <w:sz w:val="24"/>
          <w:szCs w:val="24"/>
        </w:rPr>
        <w:t xml:space="preserve">счета (Счета-фактуры), </w:t>
      </w:r>
      <w:r w:rsidR="0055098E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производит расчет</w:t>
      </w:r>
      <w:r w:rsidRPr="006A3A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 фактически выполненные </w:t>
      </w:r>
      <w:r w:rsidRPr="006A3A7C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Подрядчиком</w:t>
      </w:r>
      <w:r w:rsidRPr="006A3A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работы,</w:t>
      </w:r>
      <w:r w:rsidRPr="006A3A7C">
        <w:rPr>
          <w:rFonts w:ascii="Times New Roman" w:hAnsi="Times New Roman" w:cs="Times New Roman"/>
          <w:sz w:val="24"/>
          <w:szCs w:val="24"/>
        </w:rPr>
        <w:t xml:space="preserve"> </w:t>
      </w:r>
      <w:r w:rsidRPr="006A3A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путем перечисления денежных средств на расчетный счет </w:t>
      </w:r>
      <w:r w:rsidRPr="006A3A7C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Подрядчика</w:t>
      </w:r>
      <w:r w:rsidR="003D1EE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в размере, определенном в п. 2.1. настоящего договора</w:t>
      </w:r>
      <w:r w:rsidRPr="006A3A7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proofErr w:type="gramEnd"/>
    </w:p>
    <w:p w14:paraId="23EF5067" w14:textId="77777777" w:rsidR="006A3A7C" w:rsidRPr="006A3A7C" w:rsidRDefault="006A3A7C" w:rsidP="006A3A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EEC4F98" w14:textId="77777777" w:rsidR="006A3A7C" w:rsidRDefault="006A3A7C" w:rsidP="006A3A7C">
      <w:pPr>
        <w:pStyle w:val="a7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6A3A7C">
        <w:rPr>
          <w:b/>
          <w:sz w:val="24"/>
          <w:szCs w:val="24"/>
        </w:rPr>
        <w:t>3. Порядок и сроки выполнения работ</w:t>
      </w:r>
    </w:p>
    <w:p w14:paraId="3AB63B55" w14:textId="77777777" w:rsidR="006A3A7C" w:rsidRPr="006A3A7C" w:rsidRDefault="006A3A7C" w:rsidP="006A3A7C">
      <w:pPr>
        <w:pStyle w:val="a7"/>
        <w:keepNext w:val="0"/>
        <w:keepLines w:val="0"/>
        <w:suppressLineNumbers w:val="0"/>
        <w:rPr>
          <w:b/>
          <w:sz w:val="24"/>
          <w:szCs w:val="24"/>
        </w:rPr>
      </w:pPr>
    </w:p>
    <w:p w14:paraId="7C0EFFCC" w14:textId="77777777" w:rsidR="00654986" w:rsidRPr="006A3A7C" w:rsidRDefault="006A3A7C" w:rsidP="0055098E">
      <w:pPr>
        <w:pStyle w:val="a7"/>
        <w:ind w:firstLine="709"/>
        <w:rPr>
          <w:bCs/>
          <w:sz w:val="24"/>
          <w:szCs w:val="24"/>
        </w:rPr>
      </w:pPr>
      <w:r w:rsidRPr="006A3A7C">
        <w:rPr>
          <w:b/>
          <w:bCs/>
          <w:sz w:val="24"/>
          <w:szCs w:val="24"/>
        </w:rPr>
        <w:t>3.1.</w:t>
      </w:r>
      <w:r w:rsidRPr="006A3A7C">
        <w:rPr>
          <w:bCs/>
          <w:sz w:val="24"/>
          <w:szCs w:val="24"/>
        </w:rPr>
        <w:tab/>
        <w:t xml:space="preserve">По настоящему договору </w:t>
      </w:r>
      <w:r w:rsidRPr="006A3A7C">
        <w:rPr>
          <w:b/>
          <w:bCs/>
          <w:sz w:val="24"/>
          <w:szCs w:val="24"/>
        </w:rPr>
        <w:t xml:space="preserve">Сторонами </w:t>
      </w:r>
      <w:r w:rsidRPr="006A3A7C">
        <w:rPr>
          <w:bCs/>
          <w:sz w:val="24"/>
          <w:szCs w:val="24"/>
        </w:rPr>
        <w:t>устанавливаются следующие сроки</w:t>
      </w:r>
      <w:r w:rsidRPr="006A3A7C">
        <w:rPr>
          <w:b/>
          <w:bCs/>
          <w:sz w:val="24"/>
          <w:szCs w:val="24"/>
        </w:rPr>
        <w:t xml:space="preserve"> </w:t>
      </w:r>
      <w:r w:rsidRPr="006A3A7C">
        <w:rPr>
          <w:bCs/>
          <w:sz w:val="24"/>
          <w:szCs w:val="24"/>
        </w:rPr>
        <w:t>выполнения работ:</w:t>
      </w:r>
    </w:p>
    <w:p w14:paraId="66781FBB" w14:textId="77777777" w:rsidR="006A3A7C" w:rsidRPr="006A3A7C" w:rsidRDefault="006A3A7C" w:rsidP="006A3A7C">
      <w:pPr>
        <w:pStyle w:val="a7"/>
        <w:ind w:firstLine="709"/>
        <w:rPr>
          <w:bCs/>
          <w:sz w:val="24"/>
          <w:szCs w:val="24"/>
        </w:rPr>
      </w:pPr>
      <w:r w:rsidRPr="006A3A7C">
        <w:rPr>
          <w:b/>
          <w:bCs/>
          <w:sz w:val="24"/>
          <w:szCs w:val="24"/>
          <w:u w:val="single"/>
        </w:rPr>
        <w:t>Начало выполнения работ</w:t>
      </w:r>
      <w:r w:rsidRPr="006A3A7C">
        <w:rPr>
          <w:b/>
          <w:bCs/>
          <w:sz w:val="24"/>
          <w:szCs w:val="24"/>
        </w:rPr>
        <w:t xml:space="preserve"> –</w:t>
      </w:r>
      <w:r w:rsidR="001F715D">
        <w:rPr>
          <w:bCs/>
          <w:sz w:val="24"/>
          <w:szCs w:val="24"/>
        </w:rPr>
        <w:t xml:space="preserve"> «</w:t>
      </w:r>
      <w:r w:rsidR="0055098E">
        <w:rPr>
          <w:bCs/>
          <w:sz w:val="24"/>
          <w:szCs w:val="24"/>
        </w:rPr>
        <w:t>___</w:t>
      </w:r>
      <w:r w:rsidR="001F715D">
        <w:rPr>
          <w:bCs/>
          <w:sz w:val="24"/>
          <w:szCs w:val="24"/>
        </w:rPr>
        <w:t xml:space="preserve">» </w:t>
      </w:r>
      <w:r w:rsidR="0055098E">
        <w:rPr>
          <w:bCs/>
          <w:sz w:val="24"/>
          <w:szCs w:val="24"/>
        </w:rPr>
        <w:t>________ 2012</w:t>
      </w:r>
      <w:r w:rsidRPr="006A3A7C">
        <w:rPr>
          <w:bCs/>
          <w:sz w:val="24"/>
          <w:szCs w:val="24"/>
        </w:rPr>
        <w:t xml:space="preserve"> г.</w:t>
      </w:r>
    </w:p>
    <w:p w14:paraId="2966350F" w14:textId="77777777" w:rsidR="00654986" w:rsidRPr="006A3A7C" w:rsidRDefault="006A3A7C" w:rsidP="0055098E">
      <w:pPr>
        <w:pStyle w:val="a7"/>
        <w:ind w:firstLine="709"/>
        <w:rPr>
          <w:bCs/>
          <w:sz w:val="24"/>
          <w:szCs w:val="24"/>
        </w:rPr>
      </w:pPr>
      <w:r w:rsidRPr="006A3A7C">
        <w:rPr>
          <w:b/>
          <w:bCs/>
          <w:sz w:val="24"/>
          <w:szCs w:val="24"/>
          <w:u w:val="single"/>
        </w:rPr>
        <w:t>Окончание выполнения работ</w:t>
      </w:r>
      <w:r w:rsidRPr="006A3A7C">
        <w:rPr>
          <w:b/>
          <w:bCs/>
          <w:sz w:val="24"/>
          <w:szCs w:val="24"/>
        </w:rPr>
        <w:t xml:space="preserve"> –</w:t>
      </w:r>
      <w:r w:rsidR="001F715D">
        <w:rPr>
          <w:bCs/>
          <w:sz w:val="24"/>
          <w:szCs w:val="24"/>
        </w:rPr>
        <w:t xml:space="preserve"> </w:t>
      </w:r>
      <w:r w:rsidR="0055098E">
        <w:rPr>
          <w:bCs/>
          <w:sz w:val="24"/>
          <w:szCs w:val="24"/>
        </w:rPr>
        <w:t>«___» ________ 2012</w:t>
      </w:r>
      <w:r w:rsidR="0055098E" w:rsidRPr="006A3A7C">
        <w:rPr>
          <w:bCs/>
          <w:sz w:val="24"/>
          <w:szCs w:val="24"/>
        </w:rPr>
        <w:t xml:space="preserve"> г.</w:t>
      </w:r>
    </w:p>
    <w:p w14:paraId="510E380C" w14:textId="77777777" w:rsidR="006A3A7C" w:rsidRPr="006A3A7C" w:rsidRDefault="006A3A7C" w:rsidP="006A3A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bCs/>
          <w:sz w:val="24"/>
          <w:szCs w:val="24"/>
        </w:rPr>
        <w:t>3.2</w:t>
      </w:r>
      <w:r w:rsidRPr="006A3A7C">
        <w:rPr>
          <w:rFonts w:ascii="Times New Roman" w:hAnsi="Times New Roman" w:cs="Times New Roman"/>
        </w:rPr>
        <w:t xml:space="preserve"> </w:t>
      </w:r>
      <w:r w:rsidRPr="006A3A7C">
        <w:rPr>
          <w:rFonts w:ascii="Times New Roman" w:hAnsi="Times New Roman" w:cs="Times New Roman"/>
          <w:sz w:val="24"/>
          <w:szCs w:val="24"/>
        </w:rPr>
        <w:t>Промежуточные сроки проведения отдельных этапов работы</w:t>
      </w:r>
      <w:r w:rsidRPr="006A3A7C">
        <w:rPr>
          <w:rFonts w:ascii="Times New Roman" w:hAnsi="Times New Roman" w:cs="Times New Roman"/>
          <w:bCs/>
          <w:sz w:val="24"/>
          <w:szCs w:val="24"/>
        </w:rPr>
        <w:t xml:space="preserve"> определены </w:t>
      </w:r>
      <w:r w:rsidRPr="006A3A7C">
        <w:rPr>
          <w:rFonts w:ascii="Times New Roman" w:hAnsi="Times New Roman" w:cs="Times New Roman"/>
          <w:b/>
          <w:bCs/>
          <w:sz w:val="24"/>
          <w:szCs w:val="24"/>
        </w:rPr>
        <w:t>Сторонами</w:t>
      </w:r>
      <w:r w:rsidRPr="006A3A7C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Pr="006A3A7C">
        <w:rPr>
          <w:rFonts w:ascii="Times New Roman" w:hAnsi="Times New Roman" w:cs="Times New Roman"/>
          <w:b/>
          <w:sz w:val="24"/>
          <w:szCs w:val="24"/>
        </w:rPr>
        <w:t>Приложение № 1 к настоящему договору.</w:t>
      </w:r>
    </w:p>
    <w:p w14:paraId="2988F5A9" w14:textId="77777777" w:rsidR="006A3A7C" w:rsidRPr="006A3A7C" w:rsidRDefault="006A3A7C" w:rsidP="006A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Pr="006A3A7C">
        <w:rPr>
          <w:rFonts w:ascii="Times New Roman" w:hAnsi="Times New Roman" w:cs="Times New Roman"/>
          <w:sz w:val="24"/>
          <w:szCs w:val="24"/>
        </w:rPr>
        <w:t>Результатом выполненных работ по настоящему договору являются:</w:t>
      </w:r>
    </w:p>
    <w:p w14:paraId="06450AF2" w14:textId="77777777" w:rsidR="0055098E" w:rsidRPr="0055098E" w:rsidRDefault="0055098E" w:rsidP="0055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Заключение по оценке состояния металла </w:t>
      </w:r>
      <w:proofErr w:type="spellStart"/>
      <w:r w:rsidRPr="0055098E">
        <w:rPr>
          <w:rFonts w:ascii="Times New Roman" w:eastAsia="Times New Roman" w:hAnsi="Times New Roman" w:cs="Times New Roman"/>
          <w:sz w:val="24"/>
          <w:szCs w:val="24"/>
        </w:rPr>
        <w:t>гибов</w:t>
      </w:r>
      <w:proofErr w:type="spellEnd"/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трубопроводов, определение возможности и сроков их дальнейшей экс</w:t>
      </w:r>
      <w:r>
        <w:rPr>
          <w:rFonts w:ascii="Times New Roman" w:hAnsi="Times New Roman" w:cs="Times New Roman"/>
          <w:sz w:val="24"/>
          <w:szCs w:val="24"/>
        </w:rPr>
        <w:t>плуатации;</w:t>
      </w:r>
    </w:p>
    <w:p w14:paraId="21C1A262" w14:textId="77777777" w:rsidR="0055098E" w:rsidRPr="0055098E" w:rsidRDefault="0055098E" w:rsidP="0055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Заключение по оценке состояния металла сварных соединений и прямого участка трубопроводов, определение возможности и сроков их дальнейшей экс</w:t>
      </w:r>
      <w:r>
        <w:rPr>
          <w:rFonts w:ascii="Times New Roman" w:hAnsi="Times New Roman" w:cs="Times New Roman"/>
          <w:sz w:val="24"/>
          <w:szCs w:val="24"/>
        </w:rPr>
        <w:t>плуатации;</w:t>
      </w:r>
    </w:p>
    <w:p w14:paraId="1C7F537C" w14:textId="77777777" w:rsidR="0055098E" w:rsidRPr="0055098E" w:rsidRDefault="0055098E" w:rsidP="0055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Заключения по результатам обследования опорно-подвесной системы креплений трубопроводов и поверочных расчетов на прочность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B27345" w14:textId="77777777" w:rsidR="0055098E" w:rsidRPr="0055098E" w:rsidRDefault="0055098E" w:rsidP="0055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Заключение экспертизы промышленной безопасности. Регистрация Заключения экспертизы промышленной безопасности в Забайкальском уп</w:t>
      </w:r>
      <w:r>
        <w:rPr>
          <w:rFonts w:ascii="Times New Roman" w:hAnsi="Times New Roman" w:cs="Times New Roman"/>
          <w:sz w:val="24"/>
          <w:szCs w:val="24"/>
        </w:rPr>
        <w:t xml:space="preserve">равлении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г. Чита;</w:t>
      </w:r>
    </w:p>
    <w:p w14:paraId="67FCF2E2" w14:textId="77777777" w:rsidR="0055098E" w:rsidRDefault="0055098E" w:rsidP="00550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098E">
        <w:rPr>
          <w:rFonts w:ascii="Times New Roman" w:eastAsia="Times New Roman" w:hAnsi="Times New Roman" w:cs="Times New Roman"/>
          <w:sz w:val="24"/>
          <w:szCs w:val="24"/>
        </w:rPr>
        <w:t xml:space="preserve"> Запись о результатах проведенного экспертного обследования в паспортах трубопроводов.</w:t>
      </w:r>
    </w:p>
    <w:p w14:paraId="6DFEB99E" w14:textId="77777777" w:rsidR="0055098E" w:rsidRPr="0055098E" w:rsidRDefault="006A3A7C" w:rsidP="00550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98E">
        <w:rPr>
          <w:rFonts w:ascii="Times New Roman" w:hAnsi="Times New Roman" w:cs="Times New Roman"/>
          <w:b/>
          <w:sz w:val="24"/>
          <w:szCs w:val="24"/>
        </w:rPr>
        <w:t xml:space="preserve">3.4. </w:t>
      </w:r>
      <w:r w:rsidRPr="0055098E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Pr="0055098E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Pr="0055098E">
        <w:rPr>
          <w:rFonts w:ascii="Times New Roman" w:hAnsi="Times New Roman" w:cs="Times New Roman"/>
          <w:sz w:val="24"/>
          <w:szCs w:val="24"/>
        </w:rPr>
        <w:t xml:space="preserve"> по выполнению работ</w:t>
      </w:r>
      <w:r w:rsidR="0055098E">
        <w:rPr>
          <w:rFonts w:ascii="Times New Roman" w:hAnsi="Times New Roman" w:cs="Times New Roman"/>
          <w:sz w:val="24"/>
          <w:szCs w:val="24"/>
        </w:rPr>
        <w:t>, предусмотренных настоящим договором,</w:t>
      </w:r>
      <w:r w:rsidRPr="0055098E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подписания полномочными представителями обеих </w:t>
      </w:r>
      <w:r w:rsidRPr="0055098E">
        <w:rPr>
          <w:rFonts w:ascii="Times New Roman" w:hAnsi="Times New Roman" w:cs="Times New Roman"/>
          <w:b/>
          <w:sz w:val="24"/>
          <w:szCs w:val="24"/>
        </w:rPr>
        <w:t>Сторон</w:t>
      </w:r>
      <w:r w:rsidRPr="0055098E">
        <w:rPr>
          <w:rFonts w:ascii="Times New Roman" w:hAnsi="Times New Roman" w:cs="Times New Roman"/>
          <w:sz w:val="24"/>
          <w:szCs w:val="24"/>
        </w:rPr>
        <w:t xml:space="preserve"> Акта приемки - передачи выполненных работ.</w:t>
      </w:r>
    </w:p>
    <w:p w14:paraId="6023C35B" w14:textId="77777777" w:rsidR="006A3A7C" w:rsidRDefault="006A3A7C" w:rsidP="00550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98E">
        <w:rPr>
          <w:rFonts w:ascii="Times New Roman" w:hAnsi="Times New Roman" w:cs="Times New Roman"/>
          <w:b/>
          <w:sz w:val="24"/>
          <w:szCs w:val="24"/>
        </w:rPr>
        <w:t>3.5.</w:t>
      </w:r>
      <w:r w:rsidRPr="0055098E">
        <w:rPr>
          <w:rFonts w:ascii="Times New Roman" w:hAnsi="Times New Roman" w:cs="Times New Roman"/>
          <w:sz w:val="24"/>
          <w:szCs w:val="24"/>
        </w:rPr>
        <w:t xml:space="preserve"> Выполнение </w:t>
      </w:r>
      <w:r w:rsidRPr="0055098E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55098E">
        <w:rPr>
          <w:rFonts w:ascii="Times New Roman" w:hAnsi="Times New Roman" w:cs="Times New Roman"/>
          <w:sz w:val="24"/>
          <w:szCs w:val="24"/>
        </w:rPr>
        <w:t xml:space="preserve"> работ, определенных в п. 1.2. настоящего договора, осуществляется в местонахождении </w:t>
      </w:r>
      <w:r w:rsidRPr="0055098E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55098E">
        <w:rPr>
          <w:rFonts w:ascii="Times New Roman" w:hAnsi="Times New Roman" w:cs="Times New Roman"/>
          <w:sz w:val="24"/>
          <w:szCs w:val="24"/>
        </w:rPr>
        <w:t>.</w:t>
      </w:r>
    </w:p>
    <w:p w14:paraId="570A558C" w14:textId="77777777" w:rsidR="0055098E" w:rsidRDefault="0055098E" w:rsidP="00550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80AD62" w14:textId="77777777" w:rsidR="0055098E" w:rsidRPr="006A3A7C" w:rsidRDefault="0055098E" w:rsidP="00550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5D88540E" w14:textId="77777777" w:rsidR="0055098E" w:rsidRPr="006A3A7C" w:rsidRDefault="0055098E" w:rsidP="0055098E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520D738D" w14:textId="77777777" w:rsidR="0055098E" w:rsidRPr="006A3A7C" w:rsidRDefault="0055098E" w:rsidP="00550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6916D996" w14:textId="77777777" w:rsidR="0055098E" w:rsidRPr="0055098E" w:rsidRDefault="0055098E" w:rsidP="00550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A648E1" w14:textId="77777777" w:rsidR="001A40F2" w:rsidRDefault="001A40F2" w:rsidP="00DE75A4">
      <w:pPr>
        <w:pStyle w:val="a7"/>
        <w:rPr>
          <w:b/>
          <w:sz w:val="24"/>
          <w:szCs w:val="24"/>
        </w:rPr>
      </w:pPr>
    </w:p>
    <w:p w14:paraId="02469D1C" w14:textId="77777777" w:rsidR="006A3A7C" w:rsidRDefault="006A3A7C" w:rsidP="006A3A7C">
      <w:pPr>
        <w:pStyle w:val="a7"/>
        <w:jc w:val="center"/>
        <w:rPr>
          <w:b/>
          <w:sz w:val="24"/>
          <w:szCs w:val="24"/>
        </w:rPr>
      </w:pPr>
      <w:r w:rsidRPr="006A3A7C">
        <w:rPr>
          <w:b/>
          <w:sz w:val="24"/>
          <w:szCs w:val="24"/>
        </w:rPr>
        <w:t>4. Обязательства Сторон</w:t>
      </w:r>
    </w:p>
    <w:p w14:paraId="6A05E594" w14:textId="77777777" w:rsidR="001A40F2" w:rsidRDefault="001A40F2" w:rsidP="0055098E">
      <w:pPr>
        <w:pStyle w:val="a7"/>
        <w:keepNext w:val="0"/>
        <w:keepLines w:val="0"/>
        <w:suppressLineNumbers w:val="0"/>
        <w:rPr>
          <w:b/>
          <w:sz w:val="24"/>
          <w:szCs w:val="24"/>
        </w:rPr>
      </w:pPr>
    </w:p>
    <w:p w14:paraId="7F4557A0" w14:textId="77777777" w:rsidR="006A3A7C" w:rsidRDefault="006A3A7C" w:rsidP="006A3A7C">
      <w:pPr>
        <w:pStyle w:val="a7"/>
        <w:keepNext w:val="0"/>
        <w:keepLines w:val="0"/>
        <w:suppressLineNumbers w:val="0"/>
        <w:ind w:firstLine="720"/>
        <w:rPr>
          <w:b/>
          <w:sz w:val="24"/>
          <w:szCs w:val="24"/>
        </w:rPr>
      </w:pPr>
      <w:r w:rsidRPr="006A3A7C">
        <w:rPr>
          <w:b/>
          <w:sz w:val="24"/>
          <w:szCs w:val="24"/>
        </w:rPr>
        <w:t>4.1.</w:t>
      </w:r>
      <w:r w:rsidRPr="006A3A7C">
        <w:rPr>
          <w:b/>
          <w:sz w:val="24"/>
          <w:szCs w:val="24"/>
        </w:rPr>
        <w:tab/>
      </w:r>
      <w:r w:rsidRPr="006A3A7C">
        <w:rPr>
          <w:b/>
          <w:sz w:val="24"/>
          <w:szCs w:val="24"/>
          <w:u w:val="single"/>
        </w:rPr>
        <w:t>Подрядчик обязуется</w:t>
      </w:r>
      <w:r w:rsidRPr="006A3A7C">
        <w:rPr>
          <w:b/>
          <w:sz w:val="24"/>
          <w:szCs w:val="24"/>
        </w:rPr>
        <w:t>:</w:t>
      </w:r>
    </w:p>
    <w:p w14:paraId="223F8572" w14:textId="77777777" w:rsidR="00654986" w:rsidRPr="006A3A7C" w:rsidRDefault="00654986" w:rsidP="006A3A7C">
      <w:pPr>
        <w:pStyle w:val="a7"/>
        <w:keepNext w:val="0"/>
        <w:keepLines w:val="0"/>
        <w:suppressLineNumbers w:val="0"/>
        <w:ind w:firstLine="720"/>
        <w:rPr>
          <w:b/>
          <w:sz w:val="24"/>
          <w:szCs w:val="24"/>
        </w:rPr>
      </w:pPr>
    </w:p>
    <w:p w14:paraId="79EF24AD" w14:textId="77777777" w:rsidR="006A3A7C" w:rsidRPr="006A3A7C" w:rsidRDefault="006A3A7C" w:rsidP="006A3A7C">
      <w:pPr>
        <w:pStyle w:val="a7"/>
        <w:keepNext w:val="0"/>
        <w:keepLines w:val="0"/>
        <w:suppressLineNumbers w:val="0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 xml:space="preserve">           </w:t>
      </w:r>
      <w:r w:rsidR="004D2265">
        <w:rPr>
          <w:b/>
          <w:bCs/>
          <w:sz w:val="24"/>
          <w:szCs w:val="24"/>
        </w:rPr>
        <w:t xml:space="preserve"> </w:t>
      </w:r>
      <w:r w:rsidRPr="006A3A7C">
        <w:rPr>
          <w:b/>
          <w:bCs/>
          <w:sz w:val="24"/>
          <w:szCs w:val="24"/>
        </w:rPr>
        <w:t>4.1.1.</w:t>
      </w:r>
      <w:r w:rsidRPr="006A3A7C">
        <w:rPr>
          <w:sz w:val="24"/>
          <w:szCs w:val="24"/>
        </w:rPr>
        <w:tab/>
        <w:t xml:space="preserve">Выполнить надлежащим образом все работы в соответствии с настоящим </w:t>
      </w:r>
      <w:r w:rsidRPr="006A3A7C">
        <w:rPr>
          <w:b/>
          <w:sz w:val="24"/>
          <w:szCs w:val="24"/>
        </w:rPr>
        <w:t>Договором</w:t>
      </w:r>
      <w:r w:rsidRPr="006A3A7C">
        <w:rPr>
          <w:sz w:val="24"/>
          <w:szCs w:val="24"/>
        </w:rPr>
        <w:t xml:space="preserve"> и сдать результат работ  </w:t>
      </w:r>
      <w:r w:rsidRPr="006A3A7C">
        <w:rPr>
          <w:b/>
          <w:sz w:val="24"/>
          <w:szCs w:val="24"/>
        </w:rPr>
        <w:t>Заказчику</w:t>
      </w:r>
      <w:r w:rsidRPr="006A3A7C">
        <w:rPr>
          <w:sz w:val="24"/>
          <w:szCs w:val="24"/>
        </w:rPr>
        <w:t xml:space="preserve"> в установленный срок.</w:t>
      </w:r>
    </w:p>
    <w:p w14:paraId="665EFEE0" w14:textId="77777777" w:rsidR="006A3A7C" w:rsidRPr="006A3A7C" w:rsidRDefault="006A3A7C" w:rsidP="006A3A7C">
      <w:pPr>
        <w:pStyle w:val="a7"/>
        <w:keepNext w:val="0"/>
        <w:keepLines w:val="0"/>
        <w:suppressLineNumbers w:val="0"/>
        <w:ind w:firstLine="709"/>
        <w:rPr>
          <w:sz w:val="24"/>
          <w:szCs w:val="24"/>
        </w:rPr>
      </w:pPr>
      <w:r w:rsidRPr="006A3A7C">
        <w:rPr>
          <w:b/>
          <w:sz w:val="24"/>
          <w:szCs w:val="24"/>
        </w:rPr>
        <w:t>4.1.2.</w:t>
      </w:r>
      <w:r w:rsidRPr="006A3A7C">
        <w:rPr>
          <w:sz w:val="24"/>
          <w:szCs w:val="24"/>
        </w:rPr>
        <w:t xml:space="preserve"> Выполнять работы в полном соответствии с настоящим договором, Техническим заданием, а также действующими нормами и техн</w:t>
      </w:r>
      <w:r w:rsidR="0055098E">
        <w:rPr>
          <w:sz w:val="24"/>
          <w:szCs w:val="24"/>
        </w:rPr>
        <w:t>ическими условиями.</w:t>
      </w:r>
    </w:p>
    <w:p w14:paraId="6564C525" w14:textId="77777777" w:rsidR="006A3A7C" w:rsidRPr="006A3A7C" w:rsidRDefault="006A3A7C" w:rsidP="001A40F2">
      <w:pPr>
        <w:pStyle w:val="a7"/>
        <w:keepNext w:val="0"/>
        <w:keepLines w:val="0"/>
        <w:suppressLineNumbers w:val="0"/>
        <w:ind w:firstLine="709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>4.1.3.</w:t>
      </w:r>
      <w:r w:rsidRPr="006A3A7C">
        <w:rPr>
          <w:sz w:val="24"/>
          <w:szCs w:val="24"/>
        </w:rPr>
        <w:tab/>
      </w:r>
      <w:r w:rsidR="00DE75A4">
        <w:rPr>
          <w:sz w:val="24"/>
          <w:szCs w:val="24"/>
        </w:rPr>
        <w:t>П</w:t>
      </w:r>
      <w:r w:rsidR="0055098E">
        <w:rPr>
          <w:sz w:val="24"/>
          <w:szCs w:val="24"/>
        </w:rPr>
        <w:t>редостави</w:t>
      </w:r>
      <w:r w:rsidRPr="006A3A7C">
        <w:rPr>
          <w:sz w:val="24"/>
          <w:szCs w:val="24"/>
        </w:rPr>
        <w:t xml:space="preserve">ть </w:t>
      </w:r>
      <w:r w:rsidRPr="006A3A7C">
        <w:rPr>
          <w:b/>
          <w:sz w:val="24"/>
          <w:szCs w:val="24"/>
        </w:rPr>
        <w:t>Заказчику</w:t>
      </w:r>
      <w:r w:rsidRPr="006A3A7C">
        <w:rPr>
          <w:sz w:val="24"/>
          <w:szCs w:val="24"/>
        </w:rPr>
        <w:t xml:space="preserve"> под роспись, не позднее 5 (пятого) числа месяца, следующего за отчетным месяцем в котором были выполнены работы</w:t>
      </w:r>
      <w:r w:rsidR="0055098E">
        <w:rPr>
          <w:sz w:val="24"/>
          <w:szCs w:val="24"/>
        </w:rPr>
        <w:t>,</w:t>
      </w:r>
      <w:r w:rsidRPr="006A3A7C">
        <w:rPr>
          <w:sz w:val="24"/>
          <w:szCs w:val="24"/>
        </w:rPr>
        <w:t xml:space="preserve"> комплект   документов  на  оплату  фактически  выполненных  работ  в 3-х экземплярах  на  бумажных носи</w:t>
      </w:r>
      <w:r w:rsidR="0055098E">
        <w:rPr>
          <w:sz w:val="24"/>
          <w:szCs w:val="24"/>
        </w:rPr>
        <w:t>телях и в электронном виде: Акт</w:t>
      </w:r>
      <w:r w:rsidRPr="006A3A7C">
        <w:rPr>
          <w:sz w:val="24"/>
          <w:szCs w:val="24"/>
        </w:rPr>
        <w:t xml:space="preserve"> приемки-передачи выполненных работ, счета (Счета-фактуры), а также техническую </w:t>
      </w:r>
      <w:r w:rsidR="0055098E">
        <w:rPr>
          <w:sz w:val="24"/>
          <w:szCs w:val="24"/>
        </w:rPr>
        <w:t xml:space="preserve">и иную </w:t>
      </w:r>
      <w:r w:rsidRPr="006A3A7C">
        <w:rPr>
          <w:sz w:val="24"/>
          <w:szCs w:val="24"/>
        </w:rPr>
        <w:t xml:space="preserve">документацию, подтверждающую выполнение работ. </w:t>
      </w:r>
    </w:p>
    <w:p w14:paraId="65EBFA40" w14:textId="77777777" w:rsidR="006A3A7C" w:rsidRPr="006A3A7C" w:rsidRDefault="006A3A7C" w:rsidP="006A3A7C">
      <w:pPr>
        <w:tabs>
          <w:tab w:val="left" w:pos="54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4.1.4. Своевременно </w:t>
      </w:r>
      <w:r w:rsidRPr="006A3A7C">
        <w:rPr>
          <w:rFonts w:ascii="Times New Roman" w:hAnsi="Times New Roman" w:cs="Times New Roman"/>
          <w:sz w:val="24"/>
          <w:szCs w:val="24"/>
        </w:rPr>
        <w:t>при</w:t>
      </w:r>
      <w:r w:rsidR="0055098E">
        <w:rPr>
          <w:rFonts w:ascii="Times New Roman" w:hAnsi="Times New Roman" w:cs="Times New Roman"/>
          <w:sz w:val="24"/>
          <w:szCs w:val="24"/>
        </w:rPr>
        <w:t>ня</w:t>
      </w:r>
      <w:r w:rsidRPr="006A3A7C">
        <w:rPr>
          <w:rFonts w:ascii="Times New Roman" w:hAnsi="Times New Roman" w:cs="Times New Roman"/>
          <w:sz w:val="24"/>
          <w:szCs w:val="24"/>
        </w:rPr>
        <w:t xml:space="preserve">ть от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 местонахождении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техническую</w:t>
      </w:r>
      <w:r w:rsidR="001A40F2">
        <w:rPr>
          <w:rFonts w:ascii="Times New Roman" w:hAnsi="Times New Roman" w:cs="Times New Roman"/>
          <w:sz w:val="24"/>
          <w:szCs w:val="24"/>
        </w:rPr>
        <w:t>, проектную</w:t>
      </w:r>
      <w:r w:rsidRPr="006A3A7C">
        <w:rPr>
          <w:rFonts w:ascii="Times New Roman" w:hAnsi="Times New Roman" w:cs="Times New Roman"/>
          <w:sz w:val="24"/>
          <w:szCs w:val="24"/>
        </w:rPr>
        <w:t xml:space="preserve"> и эксплуатационную документацию на каждое техническое устройство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>, подлежащее экспертизе, с обязательным составлением Акта приемки-передачи.</w:t>
      </w:r>
    </w:p>
    <w:p w14:paraId="28EC52FA" w14:textId="77777777" w:rsidR="006A3A7C" w:rsidRPr="006A3A7C" w:rsidRDefault="006A3A7C" w:rsidP="006A3A7C">
      <w:pPr>
        <w:tabs>
          <w:tab w:val="left" w:pos="54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4.1.5. </w:t>
      </w:r>
      <w:r w:rsidR="0055098E">
        <w:rPr>
          <w:rFonts w:ascii="Times New Roman" w:hAnsi="Times New Roman" w:cs="Times New Roman"/>
          <w:sz w:val="24"/>
          <w:szCs w:val="24"/>
        </w:rPr>
        <w:t xml:space="preserve">По завершению выполнения </w:t>
      </w:r>
      <w:r w:rsidRPr="006A3A7C">
        <w:rPr>
          <w:rFonts w:ascii="Times New Roman" w:hAnsi="Times New Roman" w:cs="Times New Roman"/>
          <w:sz w:val="24"/>
          <w:szCs w:val="24"/>
        </w:rPr>
        <w:t xml:space="preserve">работ, </w:t>
      </w:r>
      <w:r w:rsidR="0055098E">
        <w:rPr>
          <w:rFonts w:ascii="Times New Roman" w:hAnsi="Times New Roman" w:cs="Times New Roman"/>
          <w:sz w:val="24"/>
          <w:szCs w:val="24"/>
        </w:rPr>
        <w:t>переда</w:t>
      </w:r>
      <w:r w:rsidRPr="006A3A7C">
        <w:rPr>
          <w:rFonts w:ascii="Times New Roman" w:hAnsi="Times New Roman" w:cs="Times New Roman"/>
          <w:sz w:val="24"/>
          <w:szCs w:val="24"/>
        </w:rPr>
        <w:t xml:space="preserve">ть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 местонахождении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всю техническую</w:t>
      </w:r>
      <w:r w:rsidR="001A40F2">
        <w:rPr>
          <w:rFonts w:ascii="Times New Roman" w:hAnsi="Times New Roman" w:cs="Times New Roman"/>
          <w:sz w:val="24"/>
          <w:szCs w:val="24"/>
        </w:rPr>
        <w:t>, проектную</w:t>
      </w:r>
      <w:r w:rsidRPr="006A3A7C">
        <w:rPr>
          <w:rFonts w:ascii="Times New Roman" w:hAnsi="Times New Roman" w:cs="Times New Roman"/>
          <w:sz w:val="24"/>
          <w:szCs w:val="24"/>
        </w:rPr>
        <w:t xml:space="preserve"> и эксплуатационную документацию на каждое техническое устройство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>, прошедшее экспертизу, с обязательным составлением Акта приемки-передачи.</w:t>
      </w:r>
    </w:p>
    <w:p w14:paraId="0D37FF9D" w14:textId="77777777" w:rsidR="006A3A7C" w:rsidRPr="006A3A7C" w:rsidRDefault="006A3A7C" w:rsidP="006A3A7C">
      <w:pPr>
        <w:pStyle w:val="a7"/>
        <w:keepNext w:val="0"/>
        <w:keepLines w:val="0"/>
        <w:suppressLineNumbers w:val="0"/>
        <w:ind w:firstLine="709"/>
        <w:rPr>
          <w:sz w:val="24"/>
          <w:szCs w:val="24"/>
        </w:rPr>
      </w:pPr>
      <w:r w:rsidRPr="006A3A7C">
        <w:rPr>
          <w:b/>
          <w:sz w:val="24"/>
          <w:szCs w:val="24"/>
        </w:rPr>
        <w:t>4.1.6.</w:t>
      </w:r>
      <w:r w:rsidRPr="006A3A7C">
        <w:rPr>
          <w:sz w:val="24"/>
          <w:szCs w:val="24"/>
        </w:rPr>
        <w:t xml:space="preserve"> Своевременно устранять за свой счет недостатки, выявленные </w:t>
      </w:r>
      <w:r w:rsidR="0055098E">
        <w:rPr>
          <w:sz w:val="24"/>
          <w:szCs w:val="24"/>
        </w:rPr>
        <w:t>при приемке результатов работ.</w:t>
      </w:r>
      <w:r w:rsidRPr="006A3A7C">
        <w:rPr>
          <w:sz w:val="24"/>
          <w:szCs w:val="24"/>
        </w:rPr>
        <w:t xml:space="preserve"> </w:t>
      </w:r>
    </w:p>
    <w:p w14:paraId="3855E5C1" w14:textId="77777777" w:rsidR="006A3A7C" w:rsidRPr="006A3A7C" w:rsidRDefault="006A3A7C" w:rsidP="006A3A7C">
      <w:pPr>
        <w:pStyle w:val="a7"/>
        <w:keepNext w:val="0"/>
        <w:keepLines w:val="0"/>
        <w:suppressLineNumbers w:val="0"/>
        <w:ind w:firstLine="702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>4.1.7.</w:t>
      </w:r>
      <w:r w:rsidRPr="006A3A7C">
        <w:rPr>
          <w:sz w:val="24"/>
          <w:szCs w:val="24"/>
        </w:rPr>
        <w:tab/>
        <w:t xml:space="preserve">Обеспечить в ходе выполнения  работ соблюдение правил </w:t>
      </w:r>
      <w:r w:rsidR="0055098E">
        <w:rPr>
          <w:sz w:val="24"/>
          <w:szCs w:val="24"/>
        </w:rPr>
        <w:t>охраны труда</w:t>
      </w:r>
      <w:r w:rsidRPr="006A3A7C">
        <w:rPr>
          <w:sz w:val="24"/>
          <w:szCs w:val="24"/>
        </w:rPr>
        <w:t xml:space="preserve">, промышленной безопасности, пожарной безопасности, правил по охране окружающей среды. </w:t>
      </w:r>
    </w:p>
    <w:p w14:paraId="525BEE09" w14:textId="77777777" w:rsidR="006A3A7C" w:rsidRPr="006A3A7C" w:rsidRDefault="006A3A7C" w:rsidP="006A3A7C">
      <w:pPr>
        <w:pStyle w:val="a7"/>
        <w:keepNext w:val="0"/>
        <w:keepLines w:val="0"/>
        <w:suppressLineNumbers w:val="0"/>
        <w:rPr>
          <w:sz w:val="24"/>
          <w:szCs w:val="24"/>
        </w:rPr>
      </w:pPr>
      <w:r w:rsidRPr="006A3A7C">
        <w:rPr>
          <w:b/>
          <w:bCs/>
          <w:sz w:val="24"/>
          <w:szCs w:val="24"/>
        </w:rPr>
        <w:tab/>
        <w:t>4.1.8.</w:t>
      </w:r>
      <w:r w:rsidRPr="006A3A7C">
        <w:rPr>
          <w:sz w:val="24"/>
          <w:szCs w:val="24"/>
        </w:rPr>
        <w:tab/>
      </w:r>
      <w:r w:rsidR="0055098E" w:rsidRPr="00514396">
        <w:rPr>
          <w:sz w:val="24"/>
          <w:szCs w:val="24"/>
        </w:rPr>
        <w:t xml:space="preserve">При готовности к сдаче </w:t>
      </w:r>
      <w:r w:rsidR="0055098E">
        <w:rPr>
          <w:sz w:val="24"/>
          <w:szCs w:val="24"/>
        </w:rPr>
        <w:t>результата работы письменно известить</w:t>
      </w:r>
      <w:r w:rsidR="0055098E" w:rsidRPr="00514396">
        <w:rPr>
          <w:sz w:val="24"/>
          <w:szCs w:val="24"/>
        </w:rPr>
        <w:t xml:space="preserve"> об этом </w:t>
      </w:r>
      <w:r w:rsidR="0055098E" w:rsidRPr="00514396">
        <w:rPr>
          <w:b/>
          <w:sz w:val="24"/>
          <w:szCs w:val="24"/>
        </w:rPr>
        <w:t>Заказчика</w:t>
      </w:r>
      <w:r w:rsidR="0055098E" w:rsidRPr="00514396">
        <w:rPr>
          <w:sz w:val="24"/>
          <w:szCs w:val="24"/>
        </w:rPr>
        <w:t xml:space="preserve"> </w:t>
      </w:r>
      <w:r w:rsidR="0055098E">
        <w:rPr>
          <w:sz w:val="24"/>
          <w:szCs w:val="24"/>
        </w:rPr>
        <w:t>в течение 10 (десяти) рабочих дней</w:t>
      </w:r>
      <w:proofErr w:type="gramStart"/>
      <w:r w:rsidR="0055098E">
        <w:rPr>
          <w:sz w:val="24"/>
          <w:szCs w:val="24"/>
        </w:rPr>
        <w:t>.</w:t>
      </w:r>
      <w:r w:rsidRPr="006A3A7C">
        <w:rPr>
          <w:sz w:val="24"/>
          <w:szCs w:val="24"/>
        </w:rPr>
        <w:t>.</w:t>
      </w:r>
      <w:proofErr w:type="gramEnd"/>
    </w:p>
    <w:p w14:paraId="2BC7AFB4" w14:textId="77777777" w:rsidR="006A3A7C" w:rsidRPr="006A3A7C" w:rsidRDefault="006A3A7C" w:rsidP="006A3A7C">
      <w:pPr>
        <w:pStyle w:val="a7"/>
        <w:keepNext w:val="0"/>
        <w:keepLines w:val="0"/>
        <w:suppressLineNumbers w:val="0"/>
        <w:rPr>
          <w:sz w:val="24"/>
          <w:szCs w:val="24"/>
        </w:rPr>
      </w:pPr>
      <w:r w:rsidRPr="006A3A7C">
        <w:rPr>
          <w:sz w:val="24"/>
          <w:szCs w:val="24"/>
        </w:rPr>
        <w:tab/>
      </w:r>
      <w:r w:rsidRPr="006A3A7C">
        <w:rPr>
          <w:b/>
          <w:sz w:val="24"/>
          <w:szCs w:val="24"/>
        </w:rPr>
        <w:t>4.1.9</w:t>
      </w:r>
      <w:r w:rsidRPr="006A3A7C">
        <w:rPr>
          <w:sz w:val="24"/>
          <w:szCs w:val="24"/>
        </w:rPr>
        <w:t>.</w:t>
      </w:r>
      <w:r w:rsidRPr="006A3A7C">
        <w:rPr>
          <w:sz w:val="24"/>
          <w:szCs w:val="24"/>
        </w:rPr>
        <w:tab/>
        <w:t xml:space="preserve">При нарушении </w:t>
      </w:r>
      <w:r w:rsidRPr="006A3A7C">
        <w:rPr>
          <w:b/>
          <w:sz w:val="24"/>
          <w:szCs w:val="24"/>
        </w:rPr>
        <w:t>Заказчиком</w:t>
      </w:r>
      <w:r w:rsidRPr="006A3A7C">
        <w:rPr>
          <w:sz w:val="24"/>
          <w:szCs w:val="24"/>
        </w:rPr>
        <w:t xml:space="preserve"> установленных </w:t>
      </w:r>
      <w:r w:rsidR="0055098E">
        <w:rPr>
          <w:sz w:val="24"/>
          <w:szCs w:val="24"/>
        </w:rPr>
        <w:t xml:space="preserve">настоящим </w:t>
      </w:r>
      <w:r w:rsidRPr="006A3A7C">
        <w:rPr>
          <w:b/>
          <w:sz w:val="24"/>
          <w:szCs w:val="24"/>
        </w:rPr>
        <w:t>Договором</w:t>
      </w:r>
      <w:r w:rsidRPr="006A3A7C">
        <w:rPr>
          <w:sz w:val="24"/>
          <w:szCs w:val="24"/>
        </w:rPr>
        <w:t xml:space="preserve"> сроков предоставления необходимой для выполнения работ технической</w:t>
      </w:r>
      <w:r w:rsidR="001A40F2">
        <w:rPr>
          <w:sz w:val="24"/>
          <w:szCs w:val="24"/>
        </w:rPr>
        <w:t>, проектной</w:t>
      </w:r>
      <w:r w:rsidRPr="006A3A7C">
        <w:rPr>
          <w:sz w:val="24"/>
          <w:szCs w:val="24"/>
        </w:rPr>
        <w:t xml:space="preserve"> и эксплуатационной документации, </w:t>
      </w:r>
      <w:r w:rsidRPr="006A3A7C">
        <w:rPr>
          <w:b/>
          <w:sz w:val="24"/>
          <w:szCs w:val="24"/>
        </w:rPr>
        <w:t>Подрядчик</w:t>
      </w:r>
      <w:r w:rsidRPr="006A3A7C">
        <w:rPr>
          <w:sz w:val="24"/>
          <w:szCs w:val="24"/>
        </w:rPr>
        <w:t xml:space="preserve"> не вправе отказаться от выполнения работ по настоящему </w:t>
      </w:r>
      <w:r w:rsidRPr="006A3A7C">
        <w:rPr>
          <w:b/>
          <w:sz w:val="24"/>
          <w:szCs w:val="24"/>
        </w:rPr>
        <w:t>Договор</w:t>
      </w:r>
      <w:r w:rsidR="0055098E">
        <w:rPr>
          <w:b/>
          <w:sz w:val="24"/>
          <w:szCs w:val="24"/>
        </w:rPr>
        <w:t>у</w:t>
      </w:r>
      <w:r w:rsidRPr="006A3A7C">
        <w:rPr>
          <w:sz w:val="24"/>
          <w:szCs w:val="24"/>
        </w:rPr>
        <w:t xml:space="preserve">. При этом срок выполнения работы сдвигается на срок задержки предоставления </w:t>
      </w:r>
      <w:r w:rsidRPr="006A3A7C">
        <w:rPr>
          <w:b/>
          <w:sz w:val="24"/>
          <w:szCs w:val="24"/>
        </w:rPr>
        <w:t>Заказчиком</w:t>
      </w:r>
      <w:r w:rsidRPr="006A3A7C">
        <w:rPr>
          <w:sz w:val="24"/>
          <w:szCs w:val="24"/>
        </w:rPr>
        <w:t xml:space="preserve"> технической и эксплуатационной документации.</w:t>
      </w:r>
    </w:p>
    <w:p w14:paraId="26AC5D77" w14:textId="77777777" w:rsidR="00654986" w:rsidRDefault="006A3A7C" w:rsidP="00654986">
      <w:pPr>
        <w:pStyle w:val="a7"/>
        <w:keepNext w:val="0"/>
        <w:keepLines w:val="0"/>
        <w:suppressLineNumbers w:val="0"/>
        <w:rPr>
          <w:b/>
          <w:sz w:val="24"/>
          <w:szCs w:val="24"/>
        </w:rPr>
      </w:pPr>
      <w:r w:rsidRPr="006A3A7C">
        <w:rPr>
          <w:sz w:val="24"/>
          <w:szCs w:val="24"/>
        </w:rPr>
        <w:t xml:space="preserve"> </w:t>
      </w:r>
    </w:p>
    <w:p w14:paraId="3D8A663D" w14:textId="77777777" w:rsidR="006A3A7C" w:rsidRDefault="006A3A7C" w:rsidP="006A3A7C">
      <w:pPr>
        <w:pStyle w:val="a7"/>
        <w:keepNext w:val="0"/>
        <w:keepLines w:val="0"/>
        <w:suppressLineNumbers w:val="0"/>
        <w:ind w:firstLine="702"/>
        <w:rPr>
          <w:b/>
          <w:sz w:val="24"/>
          <w:szCs w:val="24"/>
        </w:rPr>
      </w:pPr>
      <w:r w:rsidRPr="006A3A7C">
        <w:rPr>
          <w:b/>
          <w:sz w:val="24"/>
          <w:szCs w:val="24"/>
        </w:rPr>
        <w:t>4.2.</w:t>
      </w:r>
      <w:r w:rsidRPr="006A3A7C">
        <w:rPr>
          <w:b/>
          <w:sz w:val="24"/>
          <w:szCs w:val="24"/>
        </w:rPr>
        <w:tab/>
      </w:r>
      <w:r w:rsidRPr="006A3A7C">
        <w:rPr>
          <w:b/>
          <w:sz w:val="24"/>
          <w:szCs w:val="24"/>
          <w:u w:val="single"/>
        </w:rPr>
        <w:t>Заказчик обязуется</w:t>
      </w:r>
      <w:r w:rsidRPr="006A3A7C">
        <w:rPr>
          <w:b/>
          <w:sz w:val="24"/>
          <w:szCs w:val="24"/>
        </w:rPr>
        <w:t>:</w:t>
      </w:r>
    </w:p>
    <w:p w14:paraId="0180FAFF" w14:textId="77777777" w:rsidR="00654986" w:rsidRPr="006A3A7C" w:rsidRDefault="00654986" w:rsidP="006A3A7C">
      <w:pPr>
        <w:pStyle w:val="a7"/>
        <w:keepNext w:val="0"/>
        <w:keepLines w:val="0"/>
        <w:suppressLineNumbers w:val="0"/>
        <w:ind w:firstLine="702"/>
        <w:rPr>
          <w:b/>
          <w:sz w:val="24"/>
          <w:szCs w:val="24"/>
        </w:rPr>
      </w:pPr>
    </w:p>
    <w:p w14:paraId="4C29AB07" w14:textId="77777777" w:rsidR="00DE75A4" w:rsidRPr="00654986" w:rsidRDefault="006A3A7C" w:rsidP="00654986">
      <w:pPr>
        <w:tabs>
          <w:tab w:val="left" w:pos="54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4.2.1.</w:t>
      </w:r>
      <w:r w:rsidRPr="006A3A7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Start"/>
      <w:r w:rsidRPr="006A3A7C">
        <w:rPr>
          <w:rFonts w:ascii="Times New Roman" w:hAnsi="Times New Roman" w:cs="Times New Roman"/>
          <w:sz w:val="24"/>
          <w:szCs w:val="24"/>
        </w:rPr>
        <w:t xml:space="preserve"> ____ (______) </w:t>
      </w:r>
      <w:proofErr w:type="gramEnd"/>
      <w:r w:rsidRPr="006A3A7C">
        <w:rPr>
          <w:rFonts w:ascii="Times New Roman" w:hAnsi="Times New Roman" w:cs="Times New Roman"/>
          <w:sz w:val="24"/>
          <w:szCs w:val="24"/>
        </w:rPr>
        <w:t xml:space="preserve">рабочих дней до </w:t>
      </w:r>
      <w:r w:rsidR="0055098E">
        <w:rPr>
          <w:rFonts w:ascii="Times New Roman" w:hAnsi="Times New Roman" w:cs="Times New Roman"/>
          <w:sz w:val="24"/>
          <w:szCs w:val="24"/>
        </w:rPr>
        <w:t>начала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выполнения работ, передавать 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 местонахождении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техническую</w:t>
      </w:r>
      <w:r w:rsidR="001A40F2">
        <w:rPr>
          <w:rFonts w:ascii="Times New Roman" w:hAnsi="Times New Roman" w:cs="Times New Roman"/>
          <w:sz w:val="24"/>
          <w:szCs w:val="24"/>
        </w:rPr>
        <w:t>, проектную</w:t>
      </w:r>
      <w:r w:rsidRPr="006A3A7C">
        <w:rPr>
          <w:rFonts w:ascii="Times New Roman" w:hAnsi="Times New Roman" w:cs="Times New Roman"/>
          <w:sz w:val="24"/>
          <w:szCs w:val="24"/>
        </w:rPr>
        <w:t xml:space="preserve"> и эксплуатационную документацию на каждое техническое устройство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>, подлежащее экспертизе, с обязательным составлением Акта приемки-передачи.</w:t>
      </w:r>
    </w:p>
    <w:p w14:paraId="759313B1" w14:textId="77777777" w:rsidR="006A3A7C" w:rsidRPr="006A3A7C" w:rsidRDefault="006A3A7C" w:rsidP="006A3A7C">
      <w:pPr>
        <w:tabs>
          <w:tab w:val="left" w:pos="54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4.2.2.</w:t>
      </w:r>
      <w:r w:rsidRPr="006A3A7C">
        <w:rPr>
          <w:rFonts w:ascii="Times New Roman" w:hAnsi="Times New Roman" w:cs="Times New Roman"/>
          <w:sz w:val="24"/>
          <w:szCs w:val="24"/>
        </w:rPr>
        <w:t xml:space="preserve"> По завершению выполнения </w:t>
      </w:r>
      <w:r w:rsidR="00853137">
        <w:rPr>
          <w:rFonts w:ascii="Times New Roman" w:hAnsi="Times New Roman" w:cs="Times New Roman"/>
          <w:sz w:val="24"/>
          <w:szCs w:val="24"/>
        </w:rPr>
        <w:t>работ приня</w:t>
      </w:r>
      <w:r w:rsidRPr="006A3A7C">
        <w:rPr>
          <w:rFonts w:ascii="Times New Roman" w:hAnsi="Times New Roman" w:cs="Times New Roman"/>
          <w:sz w:val="24"/>
          <w:szCs w:val="24"/>
        </w:rPr>
        <w:t xml:space="preserve">ть от </w:t>
      </w:r>
      <w:r w:rsidRPr="006A3A7C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 местонахождении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 всю техническую и эксплуатационную документацию на каждое техническое устройство </w:t>
      </w:r>
      <w:r w:rsidRPr="006A3A7C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A3A7C">
        <w:rPr>
          <w:rFonts w:ascii="Times New Roman" w:hAnsi="Times New Roman" w:cs="Times New Roman"/>
          <w:sz w:val="24"/>
          <w:szCs w:val="24"/>
        </w:rPr>
        <w:t xml:space="preserve">, прошедшее экспертизу, с обязательным составлением Акта приемки-передачи. </w:t>
      </w:r>
    </w:p>
    <w:p w14:paraId="2667650A" w14:textId="77777777" w:rsidR="001A40F2" w:rsidRPr="00DE75A4" w:rsidRDefault="006A3A7C" w:rsidP="00DE75A4">
      <w:pPr>
        <w:pStyle w:val="a7"/>
        <w:keepNext w:val="0"/>
        <w:keepLines w:val="0"/>
        <w:suppressLineNumbers w:val="0"/>
        <w:ind w:firstLine="709"/>
        <w:rPr>
          <w:b/>
          <w:sz w:val="24"/>
          <w:szCs w:val="24"/>
        </w:rPr>
      </w:pPr>
      <w:r w:rsidRPr="006A3A7C">
        <w:rPr>
          <w:b/>
          <w:bCs/>
          <w:sz w:val="24"/>
          <w:szCs w:val="24"/>
        </w:rPr>
        <w:t>4.2.3.</w:t>
      </w:r>
      <w:r w:rsidRPr="006A3A7C">
        <w:rPr>
          <w:sz w:val="24"/>
          <w:szCs w:val="24"/>
        </w:rPr>
        <w:tab/>
        <w:t xml:space="preserve">Производить приемку и оплату фактически выполненных надлежащим образом результатов работ, в порядке и на условиях предусмотренных настоящим </w:t>
      </w:r>
      <w:r w:rsidRPr="006A3A7C">
        <w:rPr>
          <w:b/>
          <w:sz w:val="24"/>
          <w:szCs w:val="24"/>
        </w:rPr>
        <w:t>Договором.</w:t>
      </w:r>
    </w:p>
    <w:p w14:paraId="679BEE26" w14:textId="77777777" w:rsidR="00853137" w:rsidRDefault="00853137" w:rsidP="001A40F2">
      <w:pPr>
        <w:pStyle w:val="a7"/>
        <w:keepNext w:val="0"/>
        <w:keepLines w:val="0"/>
        <w:suppressLineNumbers w:val="0"/>
        <w:ind w:firstLine="720"/>
        <w:rPr>
          <w:b/>
          <w:bCs/>
          <w:sz w:val="24"/>
          <w:szCs w:val="24"/>
        </w:rPr>
      </w:pPr>
    </w:p>
    <w:p w14:paraId="640C0683" w14:textId="77777777" w:rsidR="00853137" w:rsidRDefault="00853137" w:rsidP="001A40F2">
      <w:pPr>
        <w:pStyle w:val="a7"/>
        <w:keepNext w:val="0"/>
        <w:keepLines w:val="0"/>
        <w:suppressLineNumbers w:val="0"/>
        <w:ind w:firstLine="720"/>
        <w:rPr>
          <w:b/>
          <w:bCs/>
          <w:sz w:val="24"/>
          <w:szCs w:val="24"/>
        </w:rPr>
      </w:pPr>
    </w:p>
    <w:p w14:paraId="3C62C035" w14:textId="77777777" w:rsidR="00853137" w:rsidRDefault="00853137" w:rsidP="001A40F2">
      <w:pPr>
        <w:pStyle w:val="a7"/>
        <w:keepNext w:val="0"/>
        <w:keepLines w:val="0"/>
        <w:suppressLineNumbers w:val="0"/>
        <w:ind w:firstLine="720"/>
        <w:rPr>
          <w:b/>
          <w:bCs/>
          <w:sz w:val="24"/>
          <w:szCs w:val="24"/>
        </w:rPr>
      </w:pPr>
    </w:p>
    <w:p w14:paraId="33748B52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19118901" w14:textId="77777777" w:rsidR="00853137" w:rsidRPr="006A3A7C" w:rsidRDefault="00853137" w:rsidP="00853137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50C1B864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32CBA3AE" w14:textId="77777777" w:rsidR="00853137" w:rsidRDefault="00853137" w:rsidP="001A40F2">
      <w:pPr>
        <w:pStyle w:val="a7"/>
        <w:keepNext w:val="0"/>
        <w:keepLines w:val="0"/>
        <w:suppressLineNumbers w:val="0"/>
        <w:ind w:firstLine="720"/>
        <w:rPr>
          <w:b/>
          <w:bCs/>
          <w:sz w:val="24"/>
          <w:szCs w:val="24"/>
        </w:rPr>
      </w:pPr>
    </w:p>
    <w:p w14:paraId="49530B66" w14:textId="77777777" w:rsidR="00853137" w:rsidRDefault="00853137" w:rsidP="00853137">
      <w:pPr>
        <w:pStyle w:val="a7"/>
        <w:keepNext w:val="0"/>
        <w:keepLines w:val="0"/>
        <w:suppressLineNumbers w:val="0"/>
        <w:rPr>
          <w:b/>
          <w:bCs/>
          <w:sz w:val="24"/>
          <w:szCs w:val="24"/>
        </w:rPr>
      </w:pPr>
    </w:p>
    <w:p w14:paraId="11E922F2" w14:textId="77777777" w:rsidR="006A3A7C" w:rsidRPr="001A40F2" w:rsidRDefault="00853137" w:rsidP="001A40F2">
      <w:pPr>
        <w:pStyle w:val="a7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4.2.4</w:t>
      </w:r>
      <w:r w:rsidR="006A3A7C" w:rsidRPr="006A3A7C">
        <w:rPr>
          <w:b/>
          <w:bCs/>
          <w:sz w:val="24"/>
          <w:szCs w:val="24"/>
        </w:rPr>
        <w:t>.</w:t>
      </w:r>
      <w:r w:rsidR="006A3A7C" w:rsidRPr="006A3A7C">
        <w:rPr>
          <w:sz w:val="24"/>
          <w:szCs w:val="24"/>
        </w:rPr>
        <w:tab/>
        <w:t xml:space="preserve">Принимать надлежащим образом </w:t>
      </w:r>
      <w:r>
        <w:rPr>
          <w:sz w:val="24"/>
          <w:szCs w:val="24"/>
        </w:rPr>
        <w:t xml:space="preserve">выполненный результат работы </w:t>
      </w:r>
      <w:r w:rsidR="006A3A7C" w:rsidRPr="006A3A7C">
        <w:rPr>
          <w:sz w:val="24"/>
          <w:szCs w:val="24"/>
        </w:rPr>
        <w:t xml:space="preserve">у </w:t>
      </w:r>
      <w:r w:rsidR="006A3A7C" w:rsidRPr="006A3A7C">
        <w:rPr>
          <w:b/>
          <w:sz w:val="24"/>
          <w:szCs w:val="24"/>
        </w:rPr>
        <w:t>Подрядчика</w:t>
      </w:r>
      <w:r w:rsidR="006A3A7C" w:rsidRPr="006A3A7C">
        <w:rPr>
          <w:sz w:val="24"/>
          <w:szCs w:val="24"/>
        </w:rPr>
        <w:t xml:space="preserve"> с обязательным составлением Акта приемки-передачи выполненных работ. При обнаружении недостатков и нарушений, препятствующих приемке результата работы, составить об этом акт и направить его </w:t>
      </w:r>
      <w:r w:rsidR="006A3A7C" w:rsidRPr="006A3A7C">
        <w:rPr>
          <w:b/>
          <w:sz w:val="24"/>
          <w:szCs w:val="24"/>
        </w:rPr>
        <w:t>Подрядчику</w:t>
      </w:r>
      <w:r w:rsidR="006A3A7C" w:rsidRPr="006A3A7C">
        <w:rPr>
          <w:sz w:val="24"/>
          <w:szCs w:val="24"/>
        </w:rPr>
        <w:t xml:space="preserve"> с мотивированным отказом от подписания Акта приемки-передачи выполненных работ.</w:t>
      </w:r>
    </w:p>
    <w:p w14:paraId="37EE5E0E" w14:textId="77777777" w:rsidR="006A3A7C" w:rsidRDefault="00853137" w:rsidP="006A3A7C">
      <w:pPr>
        <w:pStyle w:val="a7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4.2.5</w:t>
      </w:r>
      <w:r w:rsidR="006A3A7C" w:rsidRPr="006A3A7C">
        <w:rPr>
          <w:b/>
          <w:bCs/>
          <w:sz w:val="24"/>
          <w:szCs w:val="24"/>
        </w:rPr>
        <w:t>.</w:t>
      </w:r>
      <w:r w:rsidR="006A3A7C" w:rsidRPr="006A3A7C">
        <w:rPr>
          <w:sz w:val="24"/>
          <w:szCs w:val="24"/>
        </w:rPr>
        <w:tab/>
        <w:t xml:space="preserve">При обнаружении отступлений от условий настоящего договора или иных недостатков в работе, немедленно письменно заявить об этом </w:t>
      </w:r>
      <w:r w:rsidR="006A3A7C" w:rsidRPr="006A3A7C">
        <w:rPr>
          <w:b/>
          <w:sz w:val="24"/>
          <w:szCs w:val="24"/>
        </w:rPr>
        <w:t>Подрядчику</w:t>
      </w:r>
      <w:r w:rsidR="006A3A7C" w:rsidRPr="006A3A7C">
        <w:rPr>
          <w:sz w:val="24"/>
          <w:szCs w:val="24"/>
        </w:rPr>
        <w:t>.</w:t>
      </w:r>
    </w:p>
    <w:p w14:paraId="4E9B0525" w14:textId="77777777" w:rsidR="00853137" w:rsidRDefault="00853137" w:rsidP="006A3A7C">
      <w:pPr>
        <w:pStyle w:val="a7"/>
        <w:keepNext w:val="0"/>
        <w:keepLines w:val="0"/>
        <w:suppressLineNumbers w:val="0"/>
        <w:ind w:firstLine="720"/>
        <w:rPr>
          <w:sz w:val="24"/>
          <w:szCs w:val="24"/>
        </w:rPr>
      </w:pPr>
    </w:p>
    <w:p w14:paraId="2C212FEA" w14:textId="77777777" w:rsidR="00853137" w:rsidRPr="00853137" w:rsidRDefault="00853137" w:rsidP="00853137">
      <w:pPr>
        <w:pStyle w:val="a7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 w:rsidRPr="00853137">
        <w:rPr>
          <w:b/>
          <w:sz w:val="24"/>
          <w:szCs w:val="24"/>
        </w:rPr>
        <w:t xml:space="preserve">4.3.  </w:t>
      </w:r>
      <w:r w:rsidRPr="00853137">
        <w:rPr>
          <w:b/>
          <w:sz w:val="24"/>
          <w:szCs w:val="24"/>
          <w:u w:val="single"/>
        </w:rPr>
        <w:t>Заказчик имеет право:</w:t>
      </w:r>
    </w:p>
    <w:p w14:paraId="1037E4D3" w14:textId="77777777" w:rsidR="00853137" w:rsidRPr="00853137" w:rsidRDefault="00853137" w:rsidP="00853137">
      <w:pPr>
        <w:pStyle w:val="a7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14:paraId="4B522AB3" w14:textId="77777777" w:rsidR="00853137" w:rsidRPr="00853137" w:rsidRDefault="00853137" w:rsidP="008531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4.3.1.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 всякое время проверять ход и качество работы, выполняемой </w:t>
      </w: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>, не вмешиваясь в его деятельность.</w:t>
      </w:r>
    </w:p>
    <w:p w14:paraId="2A3CE9C6" w14:textId="77777777" w:rsidR="00853137" w:rsidRPr="00853137" w:rsidRDefault="00853137" w:rsidP="008531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4.3.2.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Отказаться от исполнения настоящего договора и потребовать возмещения убытков, если </w:t>
      </w: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невозможным. </w:t>
      </w:r>
    </w:p>
    <w:p w14:paraId="7DE1151C" w14:textId="77777777" w:rsidR="00853137" w:rsidRPr="00853137" w:rsidRDefault="00853137" w:rsidP="008531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4.3.3. 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  Если во время выполнения работы станет очевидным, что она не будет выполнена надлежащим образом, назначить </w:t>
      </w: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Подрядчику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разумный срок для устранения недостатков и при неисполнении </w:t>
      </w: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назначенный срок этого требования отказаться от исполнения настоящего договора либо поручить исправление работ другому лицу за счет средств </w:t>
      </w:r>
      <w:r w:rsidRPr="00853137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853137">
        <w:rPr>
          <w:rFonts w:ascii="Times New Roman" w:eastAsia="Times New Roman" w:hAnsi="Times New Roman" w:cs="Times New Roman"/>
          <w:bCs/>
          <w:sz w:val="24"/>
          <w:szCs w:val="24"/>
        </w:rPr>
        <w:t>, а также потребовать возмещения убытков.</w:t>
      </w:r>
    </w:p>
    <w:p w14:paraId="3EF3DE9D" w14:textId="77777777" w:rsidR="006A3A7C" w:rsidRPr="006A3A7C" w:rsidRDefault="006A3A7C" w:rsidP="006A3A7C">
      <w:pPr>
        <w:tabs>
          <w:tab w:val="left" w:pos="8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B00839" w14:textId="77777777" w:rsidR="006A3A7C" w:rsidRDefault="00654986" w:rsidP="006A3A7C">
      <w:pPr>
        <w:tabs>
          <w:tab w:val="left" w:pos="85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78384EB7" w14:textId="77777777" w:rsidR="006A3A7C" w:rsidRPr="006A3A7C" w:rsidRDefault="006A3A7C" w:rsidP="006A3A7C">
      <w:pPr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0C4C8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5.1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ab/>
        <w:t xml:space="preserve">В случаях неисполнения или не надлежащего исполнения сторонами обязательств, принятых на себя по настоящему договору,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Стороны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 РФ.</w:t>
      </w:r>
    </w:p>
    <w:p w14:paraId="20FA01B4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5.2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ab/>
        <w:t>Подрядчик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несет ответственность за качество и сроки выполняемой им работы по настоящему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Договору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.  Ошибки, допущенные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работ по настоящему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Договору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, исправляются им за свой счет в разумные сроки.</w:t>
      </w:r>
    </w:p>
    <w:p w14:paraId="32201016" w14:textId="77777777" w:rsidR="00853137" w:rsidRPr="00853137" w:rsidRDefault="00853137" w:rsidP="00853137">
      <w:pPr>
        <w:tabs>
          <w:tab w:val="left" w:pos="780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5.3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ab/>
        <w:t>Подрядчик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не несет ответственности за нарушение сроков выполнения работ вследствие </w:t>
      </w:r>
      <w:proofErr w:type="gramStart"/>
      <w:r w:rsidRPr="00853137">
        <w:rPr>
          <w:rFonts w:ascii="Times New Roman" w:eastAsia="Times New Roman" w:hAnsi="Times New Roman" w:cs="Times New Roman"/>
          <w:sz w:val="24"/>
          <w:szCs w:val="24"/>
        </w:rPr>
        <w:t>не исполнения</w:t>
      </w:r>
      <w:proofErr w:type="gramEnd"/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или не надлежащего исполнения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Заказчиком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обязанностей, предусмотренных п. 4.2.1. настоящего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Договора.</w:t>
      </w:r>
    </w:p>
    <w:p w14:paraId="1315F097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5.4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ab/>
        <w:t>Подрядчик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договорных обязательств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Заказчиком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имеет право взыскать:</w:t>
      </w:r>
    </w:p>
    <w:p w14:paraId="4BBB871A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5.4.1.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ab/>
        <w:t>за задержку расчетов за выполненные работы - пеню в размере 0,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(ноль целых </w:t>
      </w:r>
      <w:r>
        <w:rPr>
          <w:rFonts w:ascii="Times New Roman" w:hAnsi="Times New Roman" w:cs="Times New Roman"/>
          <w:sz w:val="24"/>
          <w:szCs w:val="24"/>
        </w:rPr>
        <w:t>пять сотых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) % от стоимости работ, подлежащих оплате, за кажд</w:t>
      </w:r>
      <w:r>
        <w:rPr>
          <w:rFonts w:ascii="Times New Roman" w:hAnsi="Times New Roman" w:cs="Times New Roman"/>
          <w:sz w:val="24"/>
          <w:szCs w:val="24"/>
        </w:rPr>
        <w:t>ый день просрочки, но не более 1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0 % от стоимости неоплаченных работ.</w:t>
      </w:r>
    </w:p>
    <w:p w14:paraId="743ADDC3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5.5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ab/>
        <w:t>Заказчик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при нарушении договорных обязательств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имеет право взыскать:</w:t>
      </w:r>
    </w:p>
    <w:p w14:paraId="115A8292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5.5.1.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ab/>
        <w:t>При задержке сдачи результата работы свыше 15 дней - пеню в размере 0,1 (ноль целых одна десятая) % от стоимости несвоевременно выполненных работ за каждый последующий день до фактического исполнения обязательств, но не более 20 % от стоимости несвоевременно выполненных работ по настоящему договору;</w:t>
      </w:r>
    </w:p>
    <w:p w14:paraId="584FD0C3" w14:textId="77777777" w:rsidR="00853137" w:rsidRPr="00853137" w:rsidRDefault="00853137" w:rsidP="00853137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5.6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ab/>
        <w:t xml:space="preserve">Уплата неустойки не освобождает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Стороны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от исполнения своих обязательств по настоящему договору в натуре.</w:t>
      </w:r>
    </w:p>
    <w:p w14:paraId="0908ABC0" w14:textId="77777777" w:rsidR="00853137" w:rsidRDefault="00853137" w:rsidP="00853137">
      <w:pPr>
        <w:pStyle w:val="a7"/>
        <w:keepNext w:val="0"/>
        <w:keepLines w:val="0"/>
        <w:suppressLineNumbers w:val="0"/>
        <w:rPr>
          <w:sz w:val="24"/>
          <w:szCs w:val="24"/>
        </w:rPr>
      </w:pPr>
      <w:r w:rsidRPr="00853137">
        <w:rPr>
          <w:b/>
          <w:bCs/>
          <w:sz w:val="24"/>
          <w:szCs w:val="24"/>
        </w:rPr>
        <w:t xml:space="preserve">           5.7.</w:t>
      </w:r>
      <w:r w:rsidRPr="00853137">
        <w:rPr>
          <w:sz w:val="24"/>
          <w:szCs w:val="24"/>
        </w:rPr>
        <w:tab/>
        <w:t xml:space="preserve">Подрядчик несет ответственность в порядке, установленном действующим законодательством РФ, за причинение вреда </w:t>
      </w:r>
      <w:r w:rsidRPr="00853137">
        <w:rPr>
          <w:b/>
          <w:sz w:val="24"/>
          <w:szCs w:val="24"/>
        </w:rPr>
        <w:t>Заказчику</w:t>
      </w:r>
      <w:r w:rsidRPr="00853137">
        <w:rPr>
          <w:sz w:val="24"/>
          <w:szCs w:val="24"/>
        </w:rPr>
        <w:t xml:space="preserve"> и (или) третьим лицам, а также  окружающей среде при выполнении работ по настоящему договору. </w:t>
      </w:r>
    </w:p>
    <w:p w14:paraId="2CB18F3C" w14:textId="77777777" w:rsidR="00853137" w:rsidRDefault="00853137" w:rsidP="00853137">
      <w:pPr>
        <w:pStyle w:val="a7"/>
        <w:keepNext w:val="0"/>
        <w:keepLines w:val="0"/>
        <w:suppressLineNumbers w:val="0"/>
        <w:rPr>
          <w:sz w:val="24"/>
          <w:szCs w:val="24"/>
        </w:rPr>
      </w:pPr>
    </w:p>
    <w:p w14:paraId="32D0CA43" w14:textId="77777777" w:rsidR="00853137" w:rsidRDefault="00853137" w:rsidP="00853137">
      <w:pPr>
        <w:pStyle w:val="a7"/>
        <w:keepNext w:val="0"/>
        <w:keepLines w:val="0"/>
        <w:suppressLineNumbers w:val="0"/>
        <w:rPr>
          <w:sz w:val="24"/>
          <w:szCs w:val="24"/>
        </w:rPr>
      </w:pPr>
    </w:p>
    <w:p w14:paraId="0EEC4189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189AEC67" w14:textId="77777777" w:rsidR="00853137" w:rsidRPr="006A3A7C" w:rsidRDefault="00853137" w:rsidP="00853137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0A6BF7C6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6B0D1DED" w14:textId="77777777" w:rsidR="00853137" w:rsidRDefault="00853137" w:rsidP="00853137">
      <w:pPr>
        <w:pStyle w:val="a7"/>
        <w:keepNext w:val="0"/>
        <w:keepLines w:val="0"/>
        <w:suppressLineNumbers w:val="0"/>
        <w:rPr>
          <w:sz w:val="24"/>
          <w:szCs w:val="24"/>
        </w:rPr>
      </w:pPr>
    </w:p>
    <w:p w14:paraId="7141F35F" w14:textId="77777777" w:rsidR="00853137" w:rsidRPr="00853137" w:rsidRDefault="00853137" w:rsidP="00853137">
      <w:pPr>
        <w:pStyle w:val="a7"/>
        <w:keepNext w:val="0"/>
        <w:keepLines w:val="0"/>
        <w:suppressLineNumbers w:val="0"/>
        <w:rPr>
          <w:sz w:val="24"/>
          <w:szCs w:val="24"/>
        </w:rPr>
      </w:pPr>
    </w:p>
    <w:p w14:paraId="0A228178" w14:textId="77777777" w:rsidR="00853137" w:rsidRPr="00853137" w:rsidRDefault="00853137" w:rsidP="00853137">
      <w:pPr>
        <w:pStyle w:val="ab"/>
        <w:tabs>
          <w:tab w:val="left" w:pos="900"/>
          <w:tab w:val="left" w:pos="1080"/>
        </w:tabs>
        <w:ind w:right="0" w:firstLine="709"/>
        <w:rPr>
          <w:rFonts w:ascii="Times New Roman" w:hAnsi="Times New Roman"/>
          <w:sz w:val="24"/>
          <w:szCs w:val="24"/>
        </w:rPr>
      </w:pPr>
      <w:r w:rsidRPr="00853137">
        <w:rPr>
          <w:rFonts w:ascii="Times New Roman" w:hAnsi="Times New Roman"/>
          <w:b/>
          <w:sz w:val="24"/>
          <w:szCs w:val="24"/>
        </w:rPr>
        <w:t>5.8.</w:t>
      </w:r>
      <w:r w:rsidRPr="00853137">
        <w:rPr>
          <w:rFonts w:ascii="Times New Roman" w:hAnsi="Times New Roman"/>
          <w:sz w:val="24"/>
          <w:szCs w:val="24"/>
        </w:rPr>
        <w:t xml:space="preserve"> Все споры по настоящему договору разрешаются </w:t>
      </w:r>
      <w:r w:rsidRPr="00853137">
        <w:rPr>
          <w:rFonts w:ascii="Times New Roman" w:hAnsi="Times New Roman"/>
          <w:b/>
          <w:sz w:val="24"/>
          <w:szCs w:val="24"/>
        </w:rPr>
        <w:t>Сторонами</w:t>
      </w:r>
      <w:r w:rsidRPr="00853137">
        <w:rPr>
          <w:rFonts w:ascii="Times New Roman" w:hAnsi="Times New Roman"/>
          <w:sz w:val="24"/>
          <w:szCs w:val="24"/>
        </w:rPr>
        <w:t xml:space="preserve"> путем переговоров. При </w:t>
      </w:r>
      <w:proofErr w:type="gramStart"/>
      <w:r w:rsidRPr="00853137">
        <w:rPr>
          <w:rFonts w:ascii="Times New Roman" w:hAnsi="Times New Roman"/>
          <w:sz w:val="24"/>
          <w:szCs w:val="24"/>
        </w:rPr>
        <w:t>не достижении</w:t>
      </w:r>
      <w:proofErr w:type="gramEnd"/>
      <w:r w:rsidRPr="00853137">
        <w:rPr>
          <w:rFonts w:ascii="Times New Roman" w:hAnsi="Times New Roman"/>
          <w:sz w:val="24"/>
          <w:szCs w:val="24"/>
        </w:rPr>
        <w:t xml:space="preserve"> согласия спор передается на разрешение в Арбитражный суд в порядке, установленном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РФ</w:t>
      </w:r>
      <w:r w:rsidRPr="00853137">
        <w:rPr>
          <w:rFonts w:ascii="Times New Roman" w:hAnsi="Times New Roman"/>
          <w:sz w:val="24"/>
          <w:szCs w:val="24"/>
        </w:rPr>
        <w:t>.</w:t>
      </w:r>
    </w:p>
    <w:p w14:paraId="68CD991B" w14:textId="77777777" w:rsidR="00853137" w:rsidRPr="00853137" w:rsidRDefault="00853137" w:rsidP="00853137">
      <w:pPr>
        <w:pStyle w:val="a7"/>
        <w:tabs>
          <w:tab w:val="left" w:pos="540"/>
          <w:tab w:val="left" w:pos="7088"/>
        </w:tabs>
        <w:ind w:firstLine="709"/>
        <w:rPr>
          <w:sz w:val="24"/>
          <w:szCs w:val="24"/>
        </w:rPr>
      </w:pPr>
      <w:r w:rsidRPr="00853137">
        <w:rPr>
          <w:b/>
          <w:sz w:val="24"/>
          <w:szCs w:val="24"/>
        </w:rPr>
        <w:t>5.9.</w:t>
      </w:r>
      <w:r w:rsidRPr="00853137">
        <w:rPr>
          <w:sz w:val="24"/>
          <w:szCs w:val="24"/>
        </w:rPr>
        <w:t xml:space="preserve"> До обращения в Арбитражный суд для разрешения споров между </w:t>
      </w:r>
      <w:r w:rsidRPr="00853137">
        <w:rPr>
          <w:b/>
          <w:sz w:val="24"/>
          <w:szCs w:val="24"/>
        </w:rPr>
        <w:t>Сторонами</w:t>
      </w:r>
      <w:r w:rsidRPr="00853137">
        <w:rPr>
          <w:sz w:val="24"/>
          <w:szCs w:val="24"/>
        </w:rPr>
        <w:t xml:space="preserve"> применяется претензионный порядок урегулирования спора. Срок рассмотрения претензии 30 (тридцать) календарных дней со дня получения претензии стороной.</w:t>
      </w:r>
    </w:p>
    <w:p w14:paraId="327789B6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5.10. Подрядчик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обязуется предоставить в течение 14 (четырнадцать) календарных дней с момента заключения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Сторонами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 (или) убытков, связанных с нарушением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Подрядчиком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предусмотренных настоящим договором условий о сроке, качестве выполнения работ, а также иных условий, предусмотренных настоящим договором.</w:t>
      </w:r>
    </w:p>
    <w:p w14:paraId="2EEAC9FC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В обеспечение исполнения настоящего договора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должен предоставить (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 выбору Подрядчика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00538B3D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безотзывную банковскую гарантию </w:t>
      </w:r>
      <w:r>
        <w:rPr>
          <w:rFonts w:ascii="Times New Roman" w:hAnsi="Times New Roman" w:cs="Times New Roman"/>
          <w:b/>
          <w:sz w:val="24"/>
          <w:szCs w:val="24"/>
        </w:rPr>
        <w:t>(по форме Приложения № 3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 к настоящему договору)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на следующих условиях:</w:t>
      </w:r>
    </w:p>
    <w:p w14:paraId="2011499A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 плюс 60 (шестьдесят) дней;</w:t>
      </w:r>
    </w:p>
    <w:p w14:paraId="52415364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- сумма безотзывной банковской гарантии</w:t>
      </w:r>
      <w:proofErr w:type="gramStart"/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- ____________ (_________________) </w:t>
      </w:r>
      <w:proofErr w:type="gramEnd"/>
      <w:r w:rsidRPr="00853137">
        <w:rPr>
          <w:rFonts w:ascii="Times New Roman" w:eastAsia="Times New Roman" w:hAnsi="Times New Roman" w:cs="Times New Roman"/>
          <w:sz w:val="24"/>
          <w:szCs w:val="24"/>
        </w:rPr>
        <w:t>рублей, но не более  _______ (__________) % от цены настоящего договора, определенной в п. 2.1. настоящего договора;</w:t>
      </w:r>
    </w:p>
    <w:p w14:paraId="2F28FF44" w14:textId="77777777" w:rsidR="00853137" w:rsidRPr="00853137" w:rsidRDefault="00853137" w:rsidP="00853137">
      <w:pPr>
        <w:pStyle w:val="2"/>
        <w:ind w:firstLine="709"/>
        <w:rPr>
          <w:sz w:val="24"/>
          <w:szCs w:val="24"/>
        </w:rPr>
      </w:pPr>
      <w:r w:rsidRPr="00853137">
        <w:rPr>
          <w:sz w:val="24"/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14:paraId="52D5A8AC" w14:textId="77777777" w:rsidR="00853137" w:rsidRPr="00853137" w:rsidRDefault="00853137" w:rsidP="00853137">
      <w:pPr>
        <w:pStyle w:val="2"/>
        <w:ind w:firstLine="709"/>
        <w:rPr>
          <w:sz w:val="24"/>
          <w:szCs w:val="24"/>
        </w:rPr>
      </w:pPr>
      <w:r w:rsidRPr="00853137">
        <w:rPr>
          <w:b/>
          <w:sz w:val="24"/>
          <w:szCs w:val="24"/>
        </w:rPr>
        <w:t>или</w:t>
      </w:r>
      <w:r w:rsidRPr="00853137">
        <w:rPr>
          <w:sz w:val="24"/>
          <w:szCs w:val="24"/>
        </w:rPr>
        <w:t xml:space="preserve"> обеспечительный платеж в размере</w:t>
      </w:r>
      <w:proofErr w:type="gramStart"/>
      <w:r w:rsidRPr="00853137">
        <w:rPr>
          <w:sz w:val="24"/>
          <w:szCs w:val="24"/>
        </w:rPr>
        <w:t xml:space="preserve">  ____________ (_________________) </w:t>
      </w:r>
      <w:proofErr w:type="gramEnd"/>
      <w:r w:rsidRPr="00853137">
        <w:rPr>
          <w:sz w:val="24"/>
          <w:szCs w:val="24"/>
        </w:rPr>
        <w:t>рублей, но не более  _______ (__________) % от цены настоящего договора, определенной в п. 2.1. настоящего договора</w:t>
      </w:r>
      <w:r w:rsidRPr="00853137">
        <w:rPr>
          <w:b/>
          <w:sz w:val="24"/>
          <w:szCs w:val="24"/>
        </w:rPr>
        <w:t>,</w:t>
      </w:r>
      <w:r w:rsidRPr="00853137">
        <w:rPr>
          <w:sz w:val="24"/>
          <w:szCs w:val="24"/>
        </w:rPr>
        <w:t xml:space="preserve"> путем перечисления денежных средств по следующим реквизитам </w:t>
      </w:r>
      <w:r w:rsidRPr="00853137">
        <w:rPr>
          <w:b/>
          <w:sz w:val="24"/>
          <w:szCs w:val="24"/>
        </w:rPr>
        <w:t>Заказчика</w:t>
      </w:r>
      <w:r w:rsidRPr="00853137">
        <w:rPr>
          <w:sz w:val="24"/>
          <w:szCs w:val="24"/>
        </w:rPr>
        <w:t>:</w:t>
      </w:r>
    </w:p>
    <w:p w14:paraId="69B4A792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ОАО «Приаргунское производственное горно-химическое объединение»</w:t>
      </w:r>
    </w:p>
    <w:p w14:paraId="528D8B1E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ИНН 7530000048, КПП 753001001, ОГРН 1027501067747</w:t>
      </w:r>
    </w:p>
    <w:p w14:paraId="1B1EDA23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313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853137">
        <w:rPr>
          <w:rFonts w:ascii="Times New Roman" w:eastAsia="Times New Roman" w:hAnsi="Times New Roman" w:cs="Times New Roman"/>
          <w:sz w:val="24"/>
          <w:szCs w:val="24"/>
        </w:rPr>
        <w:t>/с 40702810000230002781 в Филиале ОАО Банк ВТБ г. Чита</w:t>
      </w:r>
    </w:p>
    <w:p w14:paraId="09A33B32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к/с 30101810200000000733, БИК 047601733</w:t>
      </w:r>
    </w:p>
    <w:p w14:paraId="5622B5C5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>Назначение платежа: «Перечисление обеспечительных платежей по Договору подряда № 100-10-05/______ от «__» ________ 2012 г., заключаемого в соответствии с процедурой закупки № _______________________, НДС не облагается».</w:t>
      </w:r>
    </w:p>
    <w:p w14:paraId="0CA420C9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Способ обеспечения исполнения Договора из перечисленных в настоящем пункте способов определяется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8A66CF" w14:textId="77777777" w:rsidR="00853137" w:rsidRPr="00853137" w:rsidRDefault="00853137" w:rsidP="00853137">
      <w:pPr>
        <w:pStyle w:val="2"/>
        <w:ind w:firstLine="567"/>
        <w:rPr>
          <w:sz w:val="24"/>
          <w:szCs w:val="24"/>
        </w:rPr>
      </w:pPr>
      <w:r w:rsidRPr="00853137">
        <w:rPr>
          <w:b/>
          <w:sz w:val="24"/>
          <w:szCs w:val="24"/>
        </w:rPr>
        <w:t>5.11. Заказчик</w:t>
      </w:r>
      <w:r w:rsidRPr="00853137">
        <w:rPr>
          <w:sz w:val="24"/>
          <w:szCs w:val="24"/>
        </w:rPr>
        <w:t xml:space="preserve"> вправе предъявить банку, выдавшему банковскую гарантию соответствующее требование об уплате по банковской гарантии суммы неустойки (пени, штрафов) </w:t>
      </w:r>
      <w:proofErr w:type="gramStart"/>
      <w:r w:rsidRPr="00853137">
        <w:rPr>
          <w:sz w:val="24"/>
          <w:szCs w:val="24"/>
        </w:rPr>
        <w:t>и(</w:t>
      </w:r>
      <w:proofErr w:type="gramEnd"/>
      <w:r w:rsidRPr="00853137">
        <w:rPr>
          <w:sz w:val="24"/>
          <w:szCs w:val="24"/>
        </w:rPr>
        <w:t xml:space="preserve">или) убытков исчисленных </w:t>
      </w:r>
      <w:r w:rsidRPr="00853137">
        <w:rPr>
          <w:b/>
          <w:sz w:val="24"/>
          <w:szCs w:val="24"/>
        </w:rPr>
        <w:t xml:space="preserve">Заказчиком </w:t>
      </w:r>
      <w:r w:rsidRPr="00853137">
        <w:rPr>
          <w:sz w:val="24"/>
          <w:szCs w:val="24"/>
        </w:rPr>
        <w:t xml:space="preserve">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853137">
        <w:rPr>
          <w:b/>
          <w:sz w:val="24"/>
          <w:szCs w:val="24"/>
        </w:rPr>
        <w:t xml:space="preserve">Подрядчиком </w:t>
      </w:r>
      <w:r w:rsidRPr="00853137">
        <w:rPr>
          <w:sz w:val="24"/>
          <w:szCs w:val="24"/>
        </w:rPr>
        <w:t xml:space="preserve">своих обязательств по настоящему </w:t>
      </w:r>
      <w:r w:rsidRPr="00853137">
        <w:rPr>
          <w:b/>
          <w:sz w:val="24"/>
          <w:szCs w:val="24"/>
        </w:rPr>
        <w:t>Договору</w:t>
      </w:r>
      <w:r w:rsidRPr="00853137">
        <w:rPr>
          <w:sz w:val="24"/>
          <w:szCs w:val="24"/>
        </w:rPr>
        <w:t xml:space="preserve">. </w:t>
      </w:r>
    </w:p>
    <w:p w14:paraId="4B96D7FC" w14:textId="77777777" w:rsidR="00853137" w:rsidRPr="00853137" w:rsidRDefault="00853137" w:rsidP="00853137">
      <w:pPr>
        <w:pStyle w:val="2"/>
        <w:ind w:firstLine="567"/>
        <w:rPr>
          <w:sz w:val="24"/>
          <w:szCs w:val="24"/>
        </w:rPr>
      </w:pPr>
      <w:r w:rsidRPr="00853137">
        <w:rPr>
          <w:sz w:val="24"/>
          <w:szCs w:val="24"/>
        </w:rPr>
        <w:t xml:space="preserve">Документы, представляемые гаранту вместе с требованием об уплате денежной суммы по банковской гарантии. </w:t>
      </w:r>
    </w:p>
    <w:p w14:paraId="74E8AEA4" w14:textId="77777777" w:rsidR="00853137" w:rsidRPr="00853137" w:rsidRDefault="00853137" w:rsidP="00853137">
      <w:pPr>
        <w:pStyle w:val="2"/>
        <w:ind w:firstLine="567"/>
        <w:rPr>
          <w:sz w:val="24"/>
          <w:szCs w:val="24"/>
        </w:rPr>
      </w:pPr>
      <w:r w:rsidRPr="00853137">
        <w:rPr>
          <w:sz w:val="24"/>
          <w:szCs w:val="24"/>
        </w:rPr>
        <w:t>- копия соответствующей претензии, расчет неустойки (пени, штрафа) или убытков,</w:t>
      </w:r>
    </w:p>
    <w:p w14:paraId="1D80D074" w14:textId="77777777" w:rsidR="00853137" w:rsidRPr="00853137" w:rsidRDefault="00853137" w:rsidP="00853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или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удерживать из суммы обеспечительного платежа сумму неустойки (пени, штрафов) и (или) убытков исчисленных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Заказчиком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договору.</w:t>
      </w:r>
    </w:p>
    <w:p w14:paraId="71C9A3D1" w14:textId="77777777" w:rsidR="00853137" w:rsidRDefault="00853137" w:rsidP="00853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9E732C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5CB54E8D" w14:textId="77777777" w:rsidR="00853137" w:rsidRPr="006A3A7C" w:rsidRDefault="00853137" w:rsidP="00853137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329362D2" w14:textId="77777777" w:rsidR="00853137" w:rsidRPr="006A3A7C" w:rsidRDefault="00853137" w:rsidP="00853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5B42E5D5" w14:textId="77777777" w:rsidR="00853137" w:rsidRDefault="00853137" w:rsidP="00853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780A86" w14:textId="77777777" w:rsidR="00853137" w:rsidRDefault="00853137" w:rsidP="00853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3890F9" w14:textId="77777777" w:rsidR="00853137" w:rsidRDefault="00853137" w:rsidP="00853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E4F35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5.12. </w:t>
      </w:r>
      <w:proofErr w:type="gramStart"/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в качестве обеспечения исполнения настоящего договора был предоставлен обеспечительный платеж (согласно п. 5.10. настоящего договора), то после полного и надлежащего исполнения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договору,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обязуется в течение 60 (Шестьдесят) дней с момента подписания полномочными представителями обеих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Сторон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документов, подтверждающих объем фактически выполненных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надлежащим образом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работ, вернуть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Подрядчику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ранее представленный им обеспечительный</w:t>
      </w:r>
      <w:proofErr w:type="gramEnd"/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платеж в размере, определенном в п. 5.10. настоящего договора.</w:t>
      </w:r>
    </w:p>
    <w:p w14:paraId="0ED1B1A6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В случае неисполнения или ненадлежащего исполнения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Договору, обеспечительный платеж возвращается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Подрядчику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за вычетом суммы неустойки (пени, штрафов) и (или) убытков исчисленных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Заказчиком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договору.</w:t>
      </w:r>
    </w:p>
    <w:p w14:paraId="1D98D77E" w14:textId="77777777" w:rsidR="00853137" w:rsidRPr="00853137" w:rsidRDefault="00853137" w:rsidP="0085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5.13. Стороны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признают существенным условие предоставления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 xml:space="preserve"> обеспечения исполнения своих обязательств по уплате неустойки (пени и штрафы) и (или) убытков, связанных с нарушением </w:t>
      </w:r>
      <w:r w:rsidRPr="00853137">
        <w:rPr>
          <w:rFonts w:ascii="Times New Roman" w:eastAsia="Times New Roman" w:hAnsi="Times New Roman" w:cs="Times New Roman"/>
          <w:b/>
          <w:sz w:val="24"/>
          <w:szCs w:val="24"/>
        </w:rPr>
        <w:t xml:space="preserve">Подрядчиком </w:t>
      </w:r>
      <w:r w:rsidRPr="00853137">
        <w:rPr>
          <w:rFonts w:ascii="Times New Roman" w:eastAsia="Times New Roman" w:hAnsi="Times New Roman" w:cs="Times New Roman"/>
          <w:sz w:val="24"/>
          <w:szCs w:val="24"/>
        </w:rPr>
        <w:t>предусмотренных настоящим договором условий о сроке, качестве выполнения работ, а также иных условий, предусмотренных настоящим договором (п. 5.10. настоящего договора).</w:t>
      </w:r>
    </w:p>
    <w:p w14:paraId="0B8FBA5E" w14:textId="77777777" w:rsidR="00EE19FE" w:rsidRDefault="00EE19FE" w:rsidP="00EE19F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3ED6777" w14:textId="77777777" w:rsidR="006A3A7C" w:rsidRDefault="006A3A7C" w:rsidP="006A3A7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6. Форс-мажор</w:t>
      </w:r>
    </w:p>
    <w:p w14:paraId="65A7065D" w14:textId="77777777" w:rsidR="006A3A7C" w:rsidRPr="006A3A7C" w:rsidRDefault="006A3A7C" w:rsidP="00853137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3ABF839" w14:textId="77777777" w:rsidR="006A3A7C" w:rsidRPr="006A3A7C" w:rsidRDefault="006A3A7C" w:rsidP="006A3A7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6A3A7C">
        <w:rPr>
          <w:rFonts w:ascii="Times New Roman" w:hAnsi="Times New Roman" w:cs="Times New Roman"/>
          <w:b/>
          <w:color w:val="000000"/>
          <w:sz w:val="24"/>
          <w:szCs w:val="24"/>
        </w:rPr>
        <w:t>6.1.</w:t>
      </w:r>
      <w:r w:rsidRPr="006A3A7C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6A3A7C">
        <w:rPr>
          <w:rFonts w:ascii="Times New Roman" w:hAnsi="Times New Roman" w:cs="Times New Roman"/>
          <w:b/>
          <w:color w:val="000000"/>
          <w:sz w:val="24"/>
          <w:szCs w:val="24"/>
        </w:rPr>
        <w:t>Стороны</w:t>
      </w:r>
      <w:r w:rsidRPr="006A3A7C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</w:t>
      </w:r>
      <w:proofErr w:type="gramStart"/>
      <w:r w:rsidRPr="006A3A7C">
        <w:rPr>
          <w:rFonts w:ascii="Times New Roman" w:hAnsi="Times New Roman" w:cs="Times New Roman"/>
          <w:color w:val="000000"/>
          <w:sz w:val="24"/>
          <w:szCs w:val="24"/>
        </w:rPr>
        <w:t>ств в сл</w:t>
      </w:r>
      <w:proofErr w:type="gramEnd"/>
      <w:r w:rsidRPr="006A3A7C">
        <w:rPr>
          <w:rFonts w:ascii="Times New Roman" w:hAnsi="Times New Roman" w:cs="Times New Roman"/>
          <w:color w:val="000000"/>
          <w:sz w:val="24"/>
          <w:szCs w:val="24"/>
        </w:rPr>
        <w:t xml:space="preserve">учае возникновения помимо воли </w:t>
      </w:r>
      <w:r w:rsidRPr="006A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Сторон </w:t>
      </w:r>
      <w:r w:rsidRPr="006A3A7C">
        <w:rPr>
          <w:rFonts w:ascii="Times New Roman" w:hAnsi="Times New Roman" w:cs="Times New Roman"/>
          <w:color w:val="000000"/>
          <w:sz w:val="24"/>
          <w:szCs w:val="24"/>
        </w:rPr>
        <w:t>обстоятельств непреодолимой силы, которых не существовало на момент заключения настоящего Договора, а именно: землетрясение, наводнение, пожары, эпидемии, аварии на железнодорожном  транспорте,  война  или  военные  действия.  О начале и прекращении форс – мажорных обстоятель</w:t>
      </w:r>
      <w:proofErr w:type="gramStart"/>
      <w:r w:rsidRPr="006A3A7C">
        <w:rPr>
          <w:rFonts w:ascii="Times New Roman" w:hAnsi="Times New Roman" w:cs="Times New Roman"/>
          <w:color w:val="000000"/>
          <w:sz w:val="24"/>
          <w:szCs w:val="24"/>
        </w:rPr>
        <w:t xml:space="preserve">ств </w:t>
      </w:r>
      <w:r w:rsidRPr="006A3A7C">
        <w:rPr>
          <w:rFonts w:ascii="Times New Roman" w:hAnsi="Times New Roman" w:cs="Times New Roman"/>
          <w:b/>
          <w:color w:val="000000"/>
          <w:sz w:val="24"/>
          <w:szCs w:val="24"/>
        </w:rPr>
        <w:t>Ст</w:t>
      </w:r>
      <w:proofErr w:type="gramEnd"/>
      <w:r w:rsidRPr="006A3A7C">
        <w:rPr>
          <w:rFonts w:ascii="Times New Roman" w:hAnsi="Times New Roman" w:cs="Times New Roman"/>
          <w:b/>
          <w:color w:val="000000"/>
          <w:sz w:val="24"/>
          <w:szCs w:val="24"/>
        </w:rPr>
        <w:t>ороны</w:t>
      </w:r>
      <w:r w:rsidRPr="006A3A7C">
        <w:rPr>
          <w:rFonts w:ascii="Times New Roman" w:hAnsi="Times New Roman" w:cs="Times New Roman"/>
          <w:color w:val="000000"/>
          <w:sz w:val="24"/>
          <w:szCs w:val="24"/>
        </w:rPr>
        <w:t xml:space="preserve"> в письменной форме уведомляют друг друга в течение 3 (трех) рабочих дней с момента наступления (прекращения) указанных обстоятельств, с предоставлением подтверждающего документа компетентного государственного органа.</w:t>
      </w:r>
    </w:p>
    <w:p w14:paraId="075E85C4" w14:textId="77777777" w:rsidR="006A3A7C" w:rsidRPr="006A3A7C" w:rsidRDefault="006A3A7C" w:rsidP="006A3A7C">
      <w:pPr>
        <w:pStyle w:val="a9"/>
        <w:ind w:firstLine="720"/>
        <w:rPr>
          <w:rStyle w:val="FontStyle49"/>
          <w:b w:val="0"/>
          <w:bCs w:val="0"/>
          <w:sz w:val="24"/>
          <w:szCs w:val="24"/>
        </w:rPr>
      </w:pPr>
      <w:r w:rsidRPr="006A3A7C">
        <w:rPr>
          <w:b/>
          <w:color w:val="000000"/>
          <w:sz w:val="24"/>
          <w:szCs w:val="24"/>
        </w:rPr>
        <w:t>6.2.</w:t>
      </w:r>
      <w:r w:rsidRPr="006A3A7C">
        <w:rPr>
          <w:color w:val="000000"/>
          <w:sz w:val="24"/>
          <w:szCs w:val="24"/>
        </w:rPr>
        <w:t xml:space="preserve"> В случае</w:t>
      </w:r>
      <w:proofErr w:type="gramStart"/>
      <w:r w:rsidRPr="006A3A7C">
        <w:rPr>
          <w:color w:val="000000"/>
          <w:sz w:val="24"/>
          <w:szCs w:val="24"/>
        </w:rPr>
        <w:t>,</w:t>
      </w:r>
      <w:proofErr w:type="gramEnd"/>
      <w:r w:rsidRPr="006A3A7C">
        <w:rPr>
          <w:color w:val="000000"/>
          <w:sz w:val="24"/>
          <w:szCs w:val="24"/>
        </w:rPr>
        <w:t xml:space="preserve">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6A3A7C">
        <w:rPr>
          <w:b/>
          <w:color w:val="000000"/>
          <w:sz w:val="24"/>
          <w:szCs w:val="24"/>
        </w:rPr>
        <w:t>Сторон</w:t>
      </w:r>
      <w:r w:rsidRPr="006A3A7C">
        <w:rPr>
          <w:color w:val="000000"/>
          <w:sz w:val="24"/>
          <w:szCs w:val="24"/>
        </w:rPr>
        <w:t>.</w:t>
      </w:r>
    </w:p>
    <w:p w14:paraId="503E68A0" w14:textId="77777777" w:rsidR="006A3A7C" w:rsidRPr="006A3A7C" w:rsidRDefault="006A3A7C" w:rsidP="006A3A7C">
      <w:pPr>
        <w:pStyle w:val="Style38"/>
        <w:widowControl/>
        <w:spacing w:line="240" w:lineRule="auto"/>
        <w:ind w:firstLine="0"/>
        <w:rPr>
          <w:rStyle w:val="FontStyle49"/>
        </w:rPr>
      </w:pPr>
    </w:p>
    <w:p w14:paraId="0540935A" w14:textId="77777777" w:rsidR="006A3A7C" w:rsidRDefault="006A3A7C" w:rsidP="006A3A7C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 w:rsidRPr="006A3A7C">
        <w:rPr>
          <w:rStyle w:val="FontStyle49"/>
          <w:sz w:val="24"/>
          <w:szCs w:val="24"/>
        </w:rPr>
        <w:t>7. Конфиденциальность сведений</w:t>
      </w:r>
    </w:p>
    <w:p w14:paraId="19619347" w14:textId="77777777" w:rsidR="006A3A7C" w:rsidRPr="006A3A7C" w:rsidRDefault="006A3A7C" w:rsidP="006A3A7C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14:paraId="4F5BCB61" w14:textId="77777777" w:rsidR="006A3A7C" w:rsidRPr="006A3A7C" w:rsidRDefault="006A3A7C" w:rsidP="006A3A7C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 w:rsidRPr="006A3A7C">
        <w:rPr>
          <w:rStyle w:val="FontStyle49"/>
          <w:sz w:val="24"/>
          <w:szCs w:val="24"/>
        </w:rPr>
        <w:t xml:space="preserve">7.1. </w:t>
      </w:r>
      <w:r w:rsidRPr="006A3A7C">
        <w:rPr>
          <w:rStyle w:val="FontStyle71"/>
          <w:sz w:val="24"/>
          <w:szCs w:val="24"/>
        </w:rPr>
        <w:t xml:space="preserve">Любая информация о финансовой, хозяйственной или иной деятельности одной из </w:t>
      </w:r>
      <w:r w:rsidRPr="006A3A7C">
        <w:rPr>
          <w:rStyle w:val="FontStyle71"/>
          <w:b/>
          <w:sz w:val="24"/>
          <w:szCs w:val="24"/>
        </w:rPr>
        <w:t>Сторон</w:t>
      </w:r>
      <w:r w:rsidRPr="006A3A7C">
        <w:rPr>
          <w:rStyle w:val="FontStyle71"/>
          <w:sz w:val="24"/>
          <w:szCs w:val="24"/>
        </w:rPr>
        <w:t xml:space="preserve">,  предоставленная  ею  другой  </w:t>
      </w:r>
      <w:r w:rsidRPr="006A3A7C">
        <w:rPr>
          <w:rStyle w:val="FontStyle71"/>
          <w:b/>
          <w:sz w:val="24"/>
          <w:szCs w:val="24"/>
        </w:rPr>
        <w:t>Стороне</w:t>
      </w:r>
      <w:r w:rsidRPr="006A3A7C">
        <w:rPr>
          <w:rStyle w:val="FontStyle71"/>
          <w:sz w:val="24"/>
          <w:szCs w:val="24"/>
        </w:rPr>
        <w:t xml:space="preserve">  или  ставшая  известной 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14:paraId="0F96381C" w14:textId="77777777" w:rsidR="00654986" w:rsidRDefault="006A3A7C" w:rsidP="006A3A7C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 w:rsidRPr="006A3A7C">
        <w:rPr>
          <w:rStyle w:val="FontStyle49"/>
          <w:sz w:val="24"/>
          <w:szCs w:val="24"/>
        </w:rPr>
        <w:t xml:space="preserve">7.2. Стороны </w:t>
      </w:r>
      <w:r w:rsidRPr="006A3A7C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6A3A7C">
        <w:rPr>
          <w:rStyle w:val="FontStyle49"/>
          <w:sz w:val="24"/>
          <w:szCs w:val="24"/>
        </w:rPr>
        <w:t xml:space="preserve"> Сторон </w:t>
      </w:r>
      <w:r w:rsidRPr="006A3A7C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 w:rsidRPr="006A3A7C">
        <w:rPr>
          <w:rStyle w:val="FontStyle49"/>
          <w:sz w:val="24"/>
          <w:szCs w:val="24"/>
        </w:rPr>
        <w:t xml:space="preserve"> Сторона  </w:t>
      </w:r>
      <w:r w:rsidRPr="006A3A7C">
        <w:rPr>
          <w:rStyle w:val="FontStyle49"/>
          <w:b w:val="0"/>
          <w:sz w:val="24"/>
          <w:szCs w:val="24"/>
        </w:rPr>
        <w:t>обязана возместить другой</w:t>
      </w:r>
      <w:r w:rsidRPr="006A3A7C">
        <w:rPr>
          <w:rStyle w:val="FontStyle49"/>
          <w:sz w:val="24"/>
          <w:szCs w:val="24"/>
        </w:rPr>
        <w:t xml:space="preserve"> Стороне</w:t>
      </w:r>
      <w:r w:rsidRPr="006A3A7C">
        <w:rPr>
          <w:rStyle w:val="FontStyle71"/>
          <w:sz w:val="24"/>
          <w:szCs w:val="24"/>
        </w:rPr>
        <w:t xml:space="preserve"> </w:t>
      </w:r>
    </w:p>
    <w:p w14:paraId="10F344EB" w14:textId="77777777" w:rsidR="00654986" w:rsidRDefault="00654986" w:rsidP="006A3A7C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</w:p>
    <w:p w14:paraId="5FA7AE6E" w14:textId="77777777" w:rsidR="00654986" w:rsidRDefault="00654986" w:rsidP="006A3A7C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</w:p>
    <w:p w14:paraId="3EDBA19B" w14:textId="77777777" w:rsidR="00654986" w:rsidRPr="006A3A7C" w:rsidRDefault="00654986" w:rsidP="006549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0AD38384" w14:textId="77777777" w:rsidR="00654986" w:rsidRPr="006A3A7C" w:rsidRDefault="00654986" w:rsidP="00654986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6F690803" w14:textId="77777777" w:rsidR="00654986" w:rsidRPr="006A3A7C" w:rsidRDefault="00654986" w:rsidP="006549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2B65499C" w14:textId="77777777" w:rsidR="00654986" w:rsidRDefault="00654986" w:rsidP="006A3A7C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</w:p>
    <w:p w14:paraId="67C5BC83" w14:textId="77777777" w:rsidR="00654986" w:rsidRDefault="00654986" w:rsidP="00654986">
      <w:pPr>
        <w:pStyle w:val="Style38"/>
        <w:widowControl/>
        <w:spacing w:line="240" w:lineRule="auto"/>
        <w:ind w:firstLine="0"/>
        <w:rPr>
          <w:rStyle w:val="FontStyle71"/>
          <w:sz w:val="24"/>
          <w:szCs w:val="24"/>
        </w:rPr>
      </w:pPr>
    </w:p>
    <w:p w14:paraId="27DDDB70" w14:textId="77777777" w:rsidR="006A3A7C" w:rsidRPr="006A3A7C" w:rsidRDefault="006A3A7C" w:rsidP="00654986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6A3A7C">
        <w:rPr>
          <w:rStyle w:val="FontStyle71"/>
          <w:sz w:val="24"/>
          <w:szCs w:val="24"/>
        </w:rPr>
        <w:t xml:space="preserve"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</w:t>
      </w:r>
      <w:r w:rsidRPr="006A3A7C">
        <w:rPr>
          <w:rStyle w:val="FontStyle71"/>
          <w:b/>
          <w:sz w:val="24"/>
          <w:szCs w:val="24"/>
        </w:rPr>
        <w:t xml:space="preserve">«Стороны» </w:t>
      </w:r>
      <w:r w:rsidRPr="006A3A7C">
        <w:rPr>
          <w:rStyle w:val="FontStyle71"/>
          <w:sz w:val="24"/>
          <w:szCs w:val="24"/>
        </w:rPr>
        <w:t>повлекли такие убытки.</w:t>
      </w:r>
    </w:p>
    <w:p w14:paraId="0538161B" w14:textId="77777777" w:rsidR="006A3A7C" w:rsidRDefault="006A3A7C" w:rsidP="006A3A7C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 w:rsidRPr="006A3A7C">
        <w:rPr>
          <w:rStyle w:val="FontStyle49"/>
          <w:sz w:val="24"/>
          <w:szCs w:val="24"/>
        </w:rPr>
        <w:t>7.3.</w:t>
      </w:r>
      <w:r w:rsidRPr="006A3A7C">
        <w:rPr>
          <w:rStyle w:val="FontStyle56"/>
          <w:sz w:val="24"/>
          <w:szCs w:val="24"/>
        </w:rPr>
        <w:t xml:space="preserve"> </w:t>
      </w:r>
      <w:r w:rsidRPr="006A3A7C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14:paraId="53B4C90C" w14:textId="77777777" w:rsidR="00654986" w:rsidRPr="006A3A7C" w:rsidRDefault="00654986" w:rsidP="006A3A7C">
      <w:pPr>
        <w:pStyle w:val="Style38"/>
        <w:widowControl/>
        <w:spacing w:line="240" w:lineRule="auto"/>
        <w:ind w:firstLine="567"/>
        <w:rPr>
          <w:rFonts w:ascii="Times New Roman" w:hAnsi="Times New Roman"/>
        </w:rPr>
      </w:pPr>
    </w:p>
    <w:p w14:paraId="5991B6E3" w14:textId="77777777" w:rsidR="004D5BC6" w:rsidRPr="004D5BC6" w:rsidRDefault="004D5BC6" w:rsidP="004D5BC6">
      <w:pPr>
        <w:tabs>
          <w:tab w:val="left" w:pos="8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8. Срок действия договора. Прекращение договорных отношений.</w:t>
      </w:r>
    </w:p>
    <w:p w14:paraId="46220106" w14:textId="77777777" w:rsidR="004D5BC6" w:rsidRPr="004D5BC6" w:rsidRDefault="004D5BC6" w:rsidP="004D5BC6">
      <w:pPr>
        <w:tabs>
          <w:tab w:val="left" w:pos="8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Расторжение договора. Условия расторжения Договора</w:t>
      </w:r>
    </w:p>
    <w:p w14:paraId="218E25DD" w14:textId="77777777" w:rsidR="004D5BC6" w:rsidRPr="004D5BC6" w:rsidRDefault="004D5BC6" w:rsidP="004D5BC6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4F4B3A" w14:textId="77777777" w:rsidR="004D5BC6" w:rsidRPr="004D5BC6" w:rsidRDefault="004D5BC6" w:rsidP="004D5BC6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8.1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ab/>
        <w:t>Настоящий договор вступает в силу с «__» ________ 2012 г. и действует по «__»_________ 2012 г., а в части обязатель</w:t>
      </w:r>
      <w:proofErr w:type="gramStart"/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ств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Ст</w:t>
      </w:r>
      <w:proofErr w:type="gramEnd"/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орон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неисполненных или ненадлежащим образом исполненных по настоящему договору - до полного надлежащего исполнения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Сторонами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договору.</w:t>
      </w:r>
    </w:p>
    <w:p w14:paraId="2E05D5E6" w14:textId="77777777" w:rsidR="004D5BC6" w:rsidRPr="004D5BC6" w:rsidRDefault="004D5BC6" w:rsidP="004D5BC6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8.2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ab/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вправе досрочно расторгнуть настоящий Договор в одностороннем порядке без обращения в суд и без возмещения убытков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Подрядчику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в следующих случаях:</w:t>
      </w:r>
    </w:p>
    <w:p w14:paraId="30EBACA0" w14:textId="77777777" w:rsidR="004D5BC6" w:rsidRPr="004D5BC6" w:rsidRDefault="004D5BC6" w:rsidP="004D5B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8.2.1. если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течение ____ календарных дней с момента подписания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Сторонами 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настоящего договора не приступает к исполнению настоящего договора или выполняет работу настолько медленно, что окончание ее к сроку становится явно невозможным; </w:t>
      </w:r>
    </w:p>
    <w:p w14:paraId="5C4A4852" w14:textId="77777777" w:rsidR="004D5BC6" w:rsidRPr="004D5BC6" w:rsidRDefault="004D5BC6" w:rsidP="004D5B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8.2.2.   если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течение ____ календарных дней с момента обнаружения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недостатков выполненных работ и выставления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Подрядчику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соответствующего требования об их устранении не устранил выявленные </w:t>
      </w: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недостатки </w:t>
      </w:r>
      <w:r w:rsidRPr="004D5BC6">
        <w:rPr>
          <w:rFonts w:ascii="Times New Roman" w:hAnsi="Times New Roman" w:cs="Times New Roman"/>
          <w:bCs/>
          <w:sz w:val="24"/>
          <w:szCs w:val="24"/>
        </w:rPr>
        <w:t xml:space="preserve"> выполненных работ.</w:t>
      </w:r>
    </w:p>
    <w:p w14:paraId="28C55598" w14:textId="77777777" w:rsidR="004D5BC6" w:rsidRPr="004D5BC6" w:rsidRDefault="004D5BC6" w:rsidP="004D5BC6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8.3. </w:t>
      </w:r>
      <w:r w:rsidRPr="004D5BC6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4D5BC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4D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Подрядчик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не предоставит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Заказчику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в течение 14 (четырнадцать) календарных дней с момента заключения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Сторонами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 (или) убытков в соответствии с п. 5.10. настоящего договора,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Заказчик 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>вправе, по своему усмотрению:</w:t>
      </w:r>
    </w:p>
    <w:p w14:paraId="35717FF6" w14:textId="77777777" w:rsidR="004D5BC6" w:rsidRPr="00AA3360" w:rsidRDefault="004D5BC6" w:rsidP="00AA3360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8.3.1.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Подрядчику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A3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BC6">
        <w:rPr>
          <w:rFonts w:ascii="Times New Roman" w:eastAsia="Times New Roman" w:hAnsi="Times New Roman" w:cs="Times New Roman"/>
          <w:b/>
          <w:i/>
          <w:sz w:val="24"/>
          <w:szCs w:val="24"/>
        </w:rPr>
        <w:t>либо</w:t>
      </w:r>
    </w:p>
    <w:p w14:paraId="5E46CEBE" w14:textId="77777777" w:rsidR="004D5BC6" w:rsidRDefault="004D5BC6" w:rsidP="004D5BC6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8.3.2. в одностороннем порядке, без согласования с </w:t>
      </w:r>
      <w:r w:rsidRPr="004D5BC6">
        <w:rPr>
          <w:rFonts w:ascii="Times New Roman" w:eastAsia="Times New Roman" w:hAnsi="Times New Roman" w:cs="Times New Roman"/>
          <w:b/>
          <w:sz w:val="24"/>
          <w:szCs w:val="24"/>
        </w:rPr>
        <w:t>Подрядчиком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 xml:space="preserve"> при окончательном расчете по настоящему договору </w:t>
      </w:r>
      <w:r w:rsidRPr="004D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уменьшить цену настоящего договора, определенную в п. 2.1. настоящего договора, на сумму не предоставленного </w:t>
      </w:r>
      <w:r w:rsidRPr="004D5B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Подрядчиком </w:t>
      </w:r>
      <w:r w:rsidRPr="004D5BC6">
        <w:rPr>
          <w:rFonts w:ascii="Times New Roman" w:eastAsia="Times New Roman" w:hAnsi="Times New Roman" w:cs="Times New Roman"/>
          <w:sz w:val="24"/>
          <w:szCs w:val="24"/>
        </w:rPr>
        <w:t>обеспечения исполнения своих обязательств по уплате неустойки (пени и штрафы) и (или) убытков (в соответствии с п. 5.10. настоящего договора).</w:t>
      </w:r>
    </w:p>
    <w:p w14:paraId="5D7628B6" w14:textId="77777777" w:rsidR="00AA3360" w:rsidRDefault="004D5BC6" w:rsidP="00333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5BC6">
        <w:rPr>
          <w:rFonts w:ascii="Times New Roman" w:hAnsi="Times New Roman"/>
          <w:b/>
          <w:sz w:val="24"/>
          <w:szCs w:val="24"/>
        </w:rPr>
        <w:t>8.4.</w:t>
      </w:r>
      <w:r w:rsidRPr="009F500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Pr="009F5009">
        <w:rPr>
          <w:rFonts w:ascii="Times New Roman" w:hAnsi="Times New Roman"/>
          <w:color w:val="000000"/>
          <w:sz w:val="24"/>
          <w:szCs w:val="24"/>
        </w:rPr>
        <w:t xml:space="preserve"> вправе расторгнуть настоящий </w:t>
      </w:r>
      <w:r w:rsidRPr="009F5009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Договор </w:t>
      </w:r>
      <w:r w:rsidRPr="009F5009">
        <w:rPr>
          <w:rFonts w:ascii="Times New Roman" w:hAnsi="Times New Roman"/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Подрядчику</w:t>
      </w:r>
      <w:r w:rsidRPr="009F500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F5009">
        <w:rPr>
          <w:rFonts w:ascii="Times New Roman" w:hAnsi="Times New Roman"/>
          <w:color w:val="000000"/>
          <w:sz w:val="24"/>
          <w:szCs w:val="24"/>
        </w:rPr>
        <w:t xml:space="preserve">так же и в случае, если </w:t>
      </w:r>
      <w:r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9F5009">
        <w:rPr>
          <w:rFonts w:ascii="Times New Roman" w:hAnsi="Times New Roman"/>
          <w:sz w:val="24"/>
          <w:szCs w:val="24"/>
        </w:rPr>
        <w:t xml:space="preserve"> не уведомил  </w:t>
      </w:r>
      <w:r w:rsidR="00AA3360">
        <w:rPr>
          <w:rFonts w:ascii="Times New Roman" w:hAnsi="Times New Roman"/>
          <w:b/>
          <w:bCs/>
          <w:sz w:val="24"/>
          <w:szCs w:val="24"/>
        </w:rPr>
        <w:t>Заказчика</w:t>
      </w:r>
      <w:r w:rsidRPr="009F5009">
        <w:rPr>
          <w:rFonts w:ascii="Times New Roman" w:hAnsi="Times New Roman"/>
          <w:sz w:val="24"/>
          <w:szCs w:val="24"/>
        </w:rPr>
        <w:t xml:space="preserve"> об изменениях в цепочке собственников </w:t>
      </w:r>
      <w:r w:rsidR="00AA3360">
        <w:rPr>
          <w:rFonts w:ascii="Times New Roman" w:hAnsi="Times New Roman"/>
          <w:b/>
          <w:bCs/>
          <w:sz w:val="24"/>
          <w:szCs w:val="24"/>
        </w:rPr>
        <w:t>Подрядчика</w:t>
      </w:r>
      <w:r w:rsidRPr="009F5009">
        <w:rPr>
          <w:rFonts w:ascii="Times New Roman" w:hAnsi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AA3360">
        <w:rPr>
          <w:rFonts w:ascii="Times New Roman" w:hAnsi="Times New Roman"/>
          <w:b/>
          <w:bCs/>
          <w:sz w:val="24"/>
          <w:szCs w:val="24"/>
        </w:rPr>
        <w:t>Подрядчика</w:t>
      </w:r>
      <w:r w:rsidRPr="009F5009">
        <w:rPr>
          <w:rFonts w:ascii="Times New Roman" w:hAnsi="Times New Roman"/>
          <w:sz w:val="24"/>
          <w:szCs w:val="24"/>
        </w:rPr>
        <w:t xml:space="preserve">, в течение 3 (трех) рабочих дней с момента наступления соответствующего события. </w:t>
      </w:r>
      <w:proofErr w:type="gramEnd"/>
    </w:p>
    <w:p w14:paraId="1904B838" w14:textId="77777777" w:rsidR="004D5BC6" w:rsidRPr="00AA3360" w:rsidRDefault="004D5BC6" w:rsidP="00AA33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5009">
        <w:rPr>
          <w:rFonts w:ascii="Times New Roman" w:hAnsi="Times New Roman"/>
          <w:sz w:val="24"/>
          <w:szCs w:val="24"/>
        </w:rPr>
        <w:t xml:space="preserve">В этом случае, </w:t>
      </w:r>
      <w:r w:rsidR="00AA3360">
        <w:rPr>
          <w:rFonts w:ascii="Times New Roman" w:hAnsi="Times New Roman"/>
          <w:b/>
          <w:bCs/>
          <w:sz w:val="24"/>
          <w:szCs w:val="24"/>
        </w:rPr>
        <w:t>Заказчик</w:t>
      </w:r>
      <w:r w:rsidRPr="009F50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5009">
        <w:rPr>
          <w:rFonts w:ascii="Times New Roman" w:hAnsi="Times New Roman"/>
          <w:sz w:val="24"/>
          <w:szCs w:val="24"/>
        </w:rPr>
        <w:t xml:space="preserve">имеет право расторгнуть настоящий </w:t>
      </w:r>
      <w:r w:rsidRPr="009F5009">
        <w:rPr>
          <w:rFonts w:ascii="Times New Roman" w:hAnsi="Times New Roman"/>
          <w:b/>
          <w:bCs/>
          <w:sz w:val="24"/>
          <w:szCs w:val="24"/>
        </w:rPr>
        <w:t>Договор</w:t>
      </w:r>
      <w:r w:rsidRPr="009F5009">
        <w:rPr>
          <w:rFonts w:ascii="Times New Roman" w:hAnsi="Times New Roman"/>
          <w:sz w:val="24"/>
          <w:szCs w:val="24"/>
        </w:rPr>
        <w:t xml:space="preserve"> в одностороннем порядке с момента, когда </w:t>
      </w:r>
      <w:r w:rsidR="00AA3360">
        <w:rPr>
          <w:rFonts w:ascii="Times New Roman" w:hAnsi="Times New Roman"/>
          <w:b/>
          <w:bCs/>
          <w:sz w:val="24"/>
          <w:szCs w:val="24"/>
        </w:rPr>
        <w:t>Заказчик</w:t>
      </w:r>
      <w:r w:rsidRPr="009F5009">
        <w:rPr>
          <w:rFonts w:ascii="Times New Roman" w:hAnsi="Times New Roman"/>
          <w:sz w:val="24"/>
          <w:szCs w:val="24"/>
        </w:rPr>
        <w:t xml:space="preserve"> узнал о нарушении </w:t>
      </w:r>
      <w:r w:rsidR="00AA3360">
        <w:rPr>
          <w:rFonts w:ascii="Times New Roman" w:hAnsi="Times New Roman"/>
          <w:b/>
          <w:bCs/>
          <w:sz w:val="24"/>
          <w:szCs w:val="24"/>
        </w:rPr>
        <w:t>Подрядчиком</w:t>
      </w:r>
      <w:r w:rsidRPr="009F5009">
        <w:rPr>
          <w:rFonts w:ascii="Times New Roman" w:hAnsi="Times New Roman"/>
          <w:sz w:val="24"/>
          <w:szCs w:val="24"/>
        </w:rPr>
        <w:t xml:space="preserve"> указанного условия настоящего </w:t>
      </w:r>
      <w:r w:rsidRPr="009F5009">
        <w:rPr>
          <w:rFonts w:ascii="Times New Roman" w:hAnsi="Times New Roman"/>
          <w:b/>
          <w:bCs/>
          <w:sz w:val="24"/>
          <w:szCs w:val="24"/>
        </w:rPr>
        <w:t>Договора</w:t>
      </w:r>
      <w:r w:rsidR="00AA3360">
        <w:rPr>
          <w:rFonts w:ascii="Times New Roman" w:hAnsi="Times New Roman"/>
          <w:sz w:val="24"/>
          <w:szCs w:val="24"/>
        </w:rPr>
        <w:t>.   </w:t>
      </w:r>
    </w:p>
    <w:p w14:paraId="651BF79C" w14:textId="77777777" w:rsidR="004D5BC6" w:rsidRPr="004D5BC6" w:rsidRDefault="00AA3360" w:rsidP="00AA3360">
      <w:pPr>
        <w:tabs>
          <w:tab w:val="left" w:pos="858"/>
        </w:tabs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8.5</w:t>
      </w:r>
      <w:r w:rsidR="004D5BC6" w:rsidRPr="004D5BC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D5BC6" w:rsidRPr="004D5BC6">
        <w:rPr>
          <w:rFonts w:ascii="Times New Roman" w:eastAsia="Times New Roman" w:hAnsi="Times New Roman" w:cs="Times New Roman"/>
          <w:sz w:val="24"/>
          <w:szCs w:val="24"/>
        </w:rPr>
        <w:t xml:space="preserve"> В случаях, перечисленных в </w:t>
      </w:r>
      <w:proofErr w:type="spellStart"/>
      <w:r w:rsidR="004D5BC6" w:rsidRPr="004D5BC6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="004D5BC6" w:rsidRPr="004D5BC6">
        <w:rPr>
          <w:rFonts w:ascii="Times New Roman" w:eastAsia="Times New Roman" w:hAnsi="Times New Roman" w:cs="Times New Roman"/>
          <w:sz w:val="24"/>
          <w:szCs w:val="24"/>
        </w:rPr>
        <w:t>. 8.2., 8.3.</w:t>
      </w:r>
      <w:r>
        <w:rPr>
          <w:rFonts w:ascii="Times New Roman" w:eastAsia="Times New Roman" w:hAnsi="Times New Roman" w:cs="Times New Roman"/>
          <w:sz w:val="24"/>
          <w:szCs w:val="24"/>
        </w:rPr>
        <w:t>, 8.4.</w:t>
      </w:r>
      <w:r w:rsidR="004D5BC6" w:rsidRPr="004D5BC6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договора, </w:t>
      </w:r>
      <w:r w:rsidR="004D5BC6" w:rsidRPr="004D5BC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="004D5BC6" w:rsidRPr="004D5BC6">
        <w:rPr>
          <w:rFonts w:ascii="Times New Roman" w:eastAsia="Times New Roman" w:hAnsi="Times New Roman" w:cs="Times New Roman"/>
          <w:sz w:val="24"/>
          <w:szCs w:val="24"/>
        </w:rPr>
        <w:t xml:space="preserve"> вправе </w:t>
      </w:r>
      <w:r w:rsidR="004D5BC6"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требовать от </w:t>
      </w:r>
      <w:r w:rsidR="004D5BC6" w:rsidRPr="004D5BC6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4D5BC6" w:rsidRPr="004D5BC6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возмещения убытков.</w:t>
      </w:r>
    </w:p>
    <w:p w14:paraId="7CF70F82" w14:textId="77777777" w:rsidR="0017035B" w:rsidRDefault="0017035B" w:rsidP="00AA3360">
      <w:pPr>
        <w:tabs>
          <w:tab w:val="left" w:pos="8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1AE763" w14:textId="77777777" w:rsidR="00333191" w:rsidRDefault="00333191" w:rsidP="00AA3360">
      <w:pPr>
        <w:tabs>
          <w:tab w:val="left" w:pos="8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2B8FDC" w14:textId="77777777" w:rsidR="00333191" w:rsidRPr="006A3A7C" w:rsidRDefault="00333191" w:rsidP="00333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2E3AF564" w14:textId="77777777" w:rsidR="00333191" w:rsidRPr="006A3A7C" w:rsidRDefault="00333191" w:rsidP="00333191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26E4CA95" w14:textId="77777777" w:rsidR="00333191" w:rsidRPr="006A3A7C" w:rsidRDefault="00333191" w:rsidP="00333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323C7405" w14:textId="77777777" w:rsidR="00333191" w:rsidRDefault="00333191" w:rsidP="00AA3360">
      <w:pPr>
        <w:tabs>
          <w:tab w:val="left" w:pos="8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3BBF01" w14:textId="77777777" w:rsidR="006A3A7C" w:rsidRDefault="006A3A7C" w:rsidP="006A3A7C">
      <w:pPr>
        <w:tabs>
          <w:tab w:val="left" w:pos="85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>9. Дополнительные условия</w:t>
      </w:r>
    </w:p>
    <w:p w14:paraId="131B6561" w14:textId="77777777" w:rsidR="00AA3360" w:rsidRDefault="00AA3360" w:rsidP="00AA3360">
      <w:pPr>
        <w:pStyle w:val="31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1D0CEFD1" w14:textId="77777777" w:rsidR="00AA3360" w:rsidRPr="00AA3360" w:rsidRDefault="00AA3360" w:rsidP="00AA3360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AA3360">
        <w:rPr>
          <w:b/>
          <w:sz w:val="24"/>
          <w:szCs w:val="24"/>
        </w:rPr>
        <w:t>9.1.</w:t>
      </w:r>
      <w:r w:rsidRPr="00AA3360">
        <w:rPr>
          <w:sz w:val="24"/>
          <w:szCs w:val="24"/>
        </w:rPr>
        <w:t xml:space="preserve"> Стороны обязаны выполнять требования «Антикоррупц</w:t>
      </w:r>
      <w:r>
        <w:rPr>
          <w:sz w:val="24"/>
          <w:szCs w:val="24"/>
        </w:rPr>
        <w:t xml:space="preserve">ионной оговорки» </w:t>
      </w:r>
      <w:r w:rsidRPr="00AA3360">
        <w:rPr>
          <w:b/>
          <w:sz w:val="24"/>
          <w:szCs w:val="24"/>
        </w:rPr>
        <w:t>(Приложение № 4 к настоящему договору)</w:t>
      </w:r>
      <w:r w:rsidRPr="00AA3360">
        <w:rPr>
          <w:sz w:val="24"/>
          <w:szCs w:val="24"/>
        </w:rPr>
        <w:t>.</w:t>
      </w:r>
    </w:p>
    <w:p w14:paraId="1458D389" w14:textId="77777777" w:rsidR="00AA3360" w:rsidRDefault="00333191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</w:t>
      </w:r>
      <w:r w:rsidR="00AA3360" w:rsidRPr="00AA3360">
        <w:rPr>
          <w:rFonts w:ascii="Times New Roman" w:hAnsi="Times New Roman" w:cs="Times New Roman"/>
          <w:b/>
          <w:sz w:val="24"/>
          <w:szCs w:val="24"/>
        </w:rPr>
        <w:t>.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AA3360" w:rsidRPr="00AA3360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AA3360" w:rsidRPr="00AA3360">
        <w:rPr>
          <w:rFonts w:ascii="Times New Roman" w:hAnsi="Times New Roman" w:cs="Times New Roman"/>
          <w:sz w:val="24"/>
          <w:szCs w:val="24"/>
        </w:rPr>
        <w:t xml:space="preserve"> каких либо изменений в цепочке собственников </w:t>
      </w:r>
      <w:r w:rsidR="00AA3360">
        <w:rPr>
          <w:rFonts w:ascii="Times New Roman" w:hAnsi="Times New Roman" w:cs="Times New Roman"/>
          <w:b/>
          <w:bCs/>
          <w:sz w:val="24"/>
          <w:szCs w:val="24"/>
        </w:rPr>
        <w:t>Подрядчика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AA3360">
        <w:rPr>
          <w:rFonts w:ascii="Times New Roman" w:hAnsi="Times New Roman" w:cs="Times New Roman"/>
          <w:b/>
          <w:bCs/>
          <w:sz w:val="24"/>
          <w:szCs w:val="24"/>
        </w:rPr>
        <w:t>Подрядчика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, </w:t>
      </w:r>
      <w:r w:rsidR="00AA3360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 обязуется уведомить </w:t>
      </w:r>
      <w:r w:rsidR="00AA3360">
        <w:rPr>
          <w:rFonts w:ascii="Times New Roman" w:hAnsi="Times New Roman" w:cs="Times New Roman"/>
          <w:b/>
          <w:bCs/>
          <w:sz w:val="24"/>
          <w:szCs w:val="24"/>
        </w:rPr>
        <w:t>Заказчика</w:t>
      </w:r>
      <w:r w:rsidR="00AA3360" w:rsidRPr="00AA33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360" w:rsidRPr="00AA3360">
        <w:rPr>
          <w:rFonts w:ascii="Times New Roman" w:hAnsi="Times New Roman" w:cs="Times New Roman"/>
          <w:sz w:val="24"/>
          <w:szCs w:val="24"/>
        </w:rPr>
        <w:t>о соответствующих изменениях</w:t>
      </w:r>
      <w:r w:rsidR="00AA3360" w:rsidRPr="00AA33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в срок не позднее  3 (трех) рабочих дней после таких изменений путем направления уведомления в электронном виде с приложением всех необходимых документов (устав, учредительный договор, свидетельство о присвоении ОГРН (свидетельство о регистрации), выписка из единого государственного реестра юридических лиц, документ о назначении </w:t>
      </w:r>
      <w:r w:rsidR="00230A44">
        <w:rPr>
          <w:rFonts w:ascii="Times New Roman" w:hAnsi="Times New Roman" w:cs="Times New Roman"/>
          <w:sz w:val="24"/>
          <w:szCs w:val="24"/>
        </w:rPr>
        <w:t>(избрании) руководителя и т.п.).</w:t>
      </w:r>
    </w:p>
    <w:p w14:paraId="2EB7E17F" w14:textId="77777777" w:rsidR="00230A44" w:rsidRPr="00AA3360" w:rsidRDefault="00230A44" w:rsidP="00230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44">
        <w:rPr>
          <w:rFonts w:ascii="Times New Roman" w:hAnsi="Times New Roman" w:cs="Times New Roman"/>
          <w:sz w:val="24"/>
          <w:szCs w:val="24"/>
        </w:rPr>
        <w:t xml:space="preserve">Указанная информация (сведения) передаются в адрес </w:t>
      </w:r>
      <w:r w:rsidRPr="00230A44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230A44">
        <w:rPr>
          <w:rFonts w:ascii="Times New Roman" w:hAnsi="Times New Roman" w:cs="Times New Roman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230A44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230A44">
          <w:rPr>
            <w:rStyle w:val="af0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230A44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ppgho</w:t>
        </w:r>
        <w:proofErr w:type="spellEnd"/>
        <w:r w:rsidRPr="00230A44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30A44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30A44">
        <w:rPr>
          <w:rFonts w:ascii="Times New Roman" w:hAnsi="Times New Roman" w:cs="Times New Roman"/>
          <w:sz w:val="24"/>
          <w:szCs w:val="24"/>
        </w:rPr>
        <w:t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</w:t>
      </w:r>
    </w:p>
    <w:p w14:paraId="5F529DDA" w14:textId="77777777" w:rsidR="00AA3360" w:rsidRPr="00AA3360" w:rsidRDefault="00333191" w:rsidP="00AA33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9.3</w:t>
      </w:r>
      <w:r w:rsidR="00AA3360" w:rsidRPr="00AA3360">
        <w:rPr>
          <w:rFonts w:ascii="Times New Roman" w:hAnsi="Times New Roman" w:cs="Times New Roman"/>
          <w:b/>
          <w:sz w:val="24"/>
          <w:szCs w:val="24"/>
        </w:rPr>
        <w:t>.</w:t>
      </w:r>
      <w:r w:rsidR="00AA3360">
        <w:rPr>
          <w:rFonts w:ascii="Times New Roman" w:hAnsi="Times New Roman" w:cs="Times New Roman"/>
          <w:sz w:val="24"/>
          <w:szCs w:val="24"/>
        </w:rPr>
        <w:t xml:space="preserve"> </w:t>
      </w:r>
      <w:r w:rsidR="00AA3360" w:rsidRPr="00AA3360">
        <w:rPr>
          <w:rFonts w:ascii="Times New Roman" w:hAnsi="Times New Roman" w:cs="Times New Roman"/>
          <w:sz w:val="24"/>
          <w:szCs w:val="24"/>
        </w:rPr>
        <w:t>Усло</w:t>
      </w:r>
      <w:r>
        <w:rPr>
          <w:rFonts w:ascii="Times New Roman" w:hAnsi="Times New Roman" w:cs="Times New Roman"/>
          <w:sz w:val="24"/>
          <w:szCs w:val="24"/>
        </w:rPr>
        <w:t>вие, предусмотренное п. 9.2. настоящего Договора, является существенным</w:t>
      </w:r>
      <w:r w:rsidR="00AA3360" w:rsidRPr="00AA33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7E906E" w14:textId="77777777" w:rsidR="00EE19FE" w:rsidRPr="00AA3360" w:rsidRDefault="00AA3360" w:rsidP="00AA33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sz w:val="24"/>
          <w:szCs w:val="24"/>
        </w:rPr>
        <w:t xml:space="preserve">На указанные условия распространяются  обязательства Сторон, установленные главой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3360">
        <w:rPr>
          <w:rFonts w:ascii="Times New Roman" w:hAnsi="Times New Roman" w:cs="Times New Roman"/>
          <w:sz w:val="24"/>
          <w:szCs w:val="24"/>
        </w:rPr>
        <w:t xml:space="preserve"> настоящего Договора.    </w:t>
      </w:r>
    </w:p>
    <w:p w14:paraId="3577BCCE" w14:textId="77777777" w:rsidR="00EE19FE" w:rsidRPr="00AA3360" w:rsidRDefault="00333191" w:rsidP="00AA3360">
      <w:pPr>
        <w:pStyle w:val="2"/>
        <w:tabs>
          <w:tab w:val="left" w:pos="1276"/>
        </w:tabs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9.4</w:t>
      </w:r>
      <w:r w:rsidR="006A3A7C" w:rsidRPr="00AA3360">
        <w:rPr>
          <w:b/>
          <w:sz w:val="24"/>
          <w:szCs w:val="24"/>
        </w:rPr>
        <w:t>.</w:t>
      </w:r>
      <w:r w:rsidR="006A3A7C" w:rsidRPr="00AA3360">
        <w:rPr>
          <w:sz w:val="24"/>
          <w:szCs w:val="24"/>
        </w:rPr>
        <w:t xml:space="preserve">  В случае расторжения настоящего договора по решению суда</w:t>
      </w:r>
      <w:r w:rsidR="00AA3360">
        <w:rPr>
          <w:sz w:val="24"/>
          <w:szCs w:val="24"/>
        </w:rPr>
        <w:t>,</w:t>
      </w:r>
      <w:r w:rsidR="006A3A7C" w:rsidRPr="00AA3360">
        <w:rPr>
          <w:sz w:val="24"/>
          <w:szCs w:val="24"/>
        </w:rPr>
        <w:t xml:space="preserve"> по соглашению </w:t>
      </w:r>
      <w:r w:rsidR="006A3A7C" w:rsidRPr="00AA3360">
        <w:rPr>
          <w:b/>
          <w:sz w:val="24"/>
          <w:szCs w:val="24"/>
        </w:rPr>
        <w:t>Сторон</w:t>
      </w:r>
      <w:r w:rsidR="006A3A7C" w:rsidRPr="00AA3360">
        <w:rPr>
          <w:sz w:val="24"/>
          <w:szCs w:val="24"/>
        </w:rPr>
        <w:t xml:space="preserve"> </w:t>
      </w:r>
      <w:r w:rsidR="00AA3360">
        <w:rPr>
          <w:sz w:val="24"/>
          <w:szCs w:val="24"/>
        </w:rPr>
        <w:t xml:space="preserve">или в соответствии с условиями </w:t>
      </w:r>
      <w:proofErr w:type="spellStart"/>
      <w:r w:rsidR="00AA3360" w:rsidRPr="004D5BC6">
        <w:rPr>
          <w:sz w:val="24"/>
          <w:szCs w:val="24"/>
        </w:rPr>
        <w:t>п.п</w:t>
      </w:r>
      <w:proofErr w:type="spellEnd"/>
      <w:r w:rsidR="00AA3360" w:rsidRPr="004D5BC6">
        <w:rPr>
          <w:sz w:val="24"/>
          <w:szCs w:val="24"/>
        </w:rPr>
        <w:t>. 8.2., 8.3.</w:t>
      </w:r>
      <w:r w:rsidR="00AA3360">
        <w:rPr>
          <w:sz w:val="24"/>
          <w:szCs w:val="24"/>
        </w:rPr>
        <w:t>, 8.4.</w:t>
      </w:r>
      <w:r w:rsidR="00AA3360" w:rsidRPr="004D5BC6">
        <w:rPr>
          <w:sz w:val="24"/>
          <w:szCs w:val="24"/>
        </w:rPr>
        <w:t xml:space="preserve"> настоящего договора</w:t>
      </w:r>
      <w:r w:rsidR="00AA3360">
        <w:rPr>
          <w:sz w:val="24"/>
          <w:szCs w:val="24"/>
        </w:rPr>
        <w:t>,</w:t>
      </w:r>
      <w:r w:rsidR="00AA3360" w:rsidRPr="00AA3360">
        <w:rPr>
          <w:sz w:val="24"/>
          <w:szCs w:val="24"/>
        </w:rPr>
        <w:t xml:space="preserve"> </w:t>
      </w:r>
      <w:r w:rsidR="006A3A7C" w:rsidRPr="00AA3360">
        <w:rPr>
          <w:sz w:val="24"/>
          <w:szCs w:val="24"/>
        </w:rPr>
        <w:t xml:space="preserve">в силу существенного нарушения </w:t>
      </w:r>
      <w:r w:rsidR="006A3A7C" w:rsidRPr="00AA3360">
        <w:rPr>
          <w:b/>
          <w:sz w:val="24"/>
          <w:szCs w:val="24"/>
        </w:rPr>
        <w:t>Подрядчиком</w:t>
      </w:r>
      <w:r w:rsidR="006A3A7C" w:rsidRPr="00AA3360">
        <w:rPr>
          <w:sz w:val="24"/>
          <w:szCs w:val="24"/>
        </w:rPr>
        <w:t xml:space="preserve"> условий настоящего договора</w:t>
      </w:r>
      <w:r w:rsidR="0017035B" w:rsidRPr="00AA3360">
        <w:rPr>
          <w:sz w:val="24"/>
          <w:szCs w:val="24"/>
        </w:rPr>
        <w:t>,</w:t>
      </w:r>
      <w:r w:rsidR="006A3A7C" w:rsidRPr="00AA3360">
        <w:rPr>
          <w:sz w:val="24"/>
          <w:szCs w:val="24"/>
        </w:rPr>
        <w:t xml:space="preserve"> информация о </w:t>
      </w:r>
      <w:r w:rsidR="006A3A7C" w:rsidRPr="00AA3360">
        <w:rPr>
          <w:b/>
          <w:sz w:val="24"/>
          <w:szCs w:val="24"/>
        </w:rPr>
        <w:t>Подрядчике</w:t>
      </w:r>
      <w:r w:rsidR="006A3A7C" w:rsidRPr="00AA3360">
        <w:rPr>
          <w:sz w:val="24"/>
          <w:szCs w:val="24"/>
        </w:rPr>
        <w:t xml:space="preserve"> заносится в публичный реестр недобросовестных </w:t>
      </w:r>
      <w:r w:rsidR="006A3A7C" w:rsidRPr="00AA3360">
        <w:rPr>
          <w:b/>
          <w:sz w:val="24"/>
          <w:szCs w:val="24"/>
        </w:rPr>
        <w:t>Подрядчиков</w:t>
      </w:r>
      <w:r w:rsidR="006A3A7C" w:rsidRPr="00AA3360">
        <w:rPr>
          <w:sz w:val="24"/>
          <w:szCs w:val="24"/>
        </w:rPr>
        <w:t xml:space="preserve"> атомной отрасли сроком на 2 (два) года.</w:t>
      </w:r>
    </w:p>
    <w:p w14:paraId="4D92F371" w14:textId="77777777" w:rsidR="00AA3360" w:rsidRPr="00AA3360" w:rsidRDefault="006A3A7C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333191">
        <w:rPr>
          <w:rFonts w:ascii="Times New Roman" w:hAnsi="Times New Roman" w:cs="Times New Roman"/>
          <w:b/>
          <w:sz w:val="24"/>
          <w:szCs w:val="24"/>
        </w:rPr>
        <w:t>5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 xml:space="preserve">Любая договоренность между </w:t>
      </w:r>
      <w:r w:rsidRPr="00AA3360">
        <w:rPr>
          <w:rFonts w:ascii="Times New Roman" w:hAnsi="Times New Roman" w:cs="Times New Roman"/>
          <w:b/>
          <w:sz w:val="24"/>
          <w:szCs w:val="24"/>
        </w:rPr>
        <w:t>Сторонами</w:t>
      </w:r>
      <w:r w:rsidRPr="00AA3360">
        <w:rPr>
          <w:rFonts w:ascii="Times New Roman" w:hAnsi="Times New Roman" w:cs="Times New Roman"/>
          <w:sz w:val="24"/>
          <w:szCs w:val="24"/>
        </w:rPr>
        <w:t xml:space="preserve">, влекущая за собой новые права и (или) обязанности, не предусмотренные настоящим Договором, считается действительной, если она подтверждена </w:t>
      </w:r>
      <w:r w:rsidRPr="00AA3360">
        <w:rPr>
          <w:rFonts w:ascii="Times New Roman" w:hAnsi="Times New Roman" w:cs="Times New Roman"/>
          <w:b/>
          <w:sz w:val="24"/>
          <w:szCs w:val="24"/>
        </w:rPr>
        <w:t>Сторонами</w:t>
      </w:r>
      <w:r w:rsidRPr="00AA3360">
        <w:rPr>
          <w:rFonts w:ascii="Times New Roman" w:hAnsi="Times New Roman" w:cs="Times New Roman"/>
          <w:sz w:val="24"/>
          <w:szCs w:val="24"/>
        </w:rPr>
        <w:t xml:space="preserve"> в письменной форме в виде дополнительного соглашения к настоящему договору, подписанному полномочными представителями обеих </w:t>
      </w:r>
      <w:r w:rsidRPr="00AA3360">
        <w:rPr>
          <w:rFonts w:ascii="Times New Roman" w:hAnsi="Times New Roman" w:cs="Times New Roman"/>
          <w:b/>
          <w:sz w:val="24"/>
          <w:szCs w:val="24"/>
        </w:rPr>
        <w:t>Сторон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</w:p>
    <w:p w14:paraId="19921044" w14:textId="77777777" w:rsidR="006A3A7C" w:rsidRPr="00AA3360" w:rsidRDefault="006A3A7C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333191">
        <w:rPr>
          <w:rFonts w:ascii="Times New Roman" w:hAnsi="Times New Roman" w:cs="Times New Roman"/>
          <w:b/>
          <w:sz w:val="24"/>
          <w:szCs w:val="24"/>
        </w:rPr>
        <w:t>6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>Любое уведомление по настоящему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адресу, указанному в соответствующем разделе настоящего договора.</w:t>
      </w:r>
    </w:p>
    <w:p w14:paraId="1386CEDB" w14:textId="77777777" w:rsidR="00F97CC3" w:rsidRPr="00333191" w:rsidRDefault="006A3A7C" w:rsidP="00333191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sz w:val="24"/>
          <w:szCs w:val="24"/>
        </w:rPr>
        <w:t>Уведомление считается данным в день отправления телексного или факсимильного сообщения или на 10 (десятый) день после отправления письма по почте.</w:t>
      </w:r>
    </w:p>
    <w:p w14:paraId="35BA6C58" w14:textId="77777777" w:rsidR="00AA3360" w:rsidRPr="00F97CC3" w:rsidRDefault="006A3A7C" w:rsidP="00F97CC3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333191">
        <w:rPr>
          <w:rFonts w:ascii="Times New Roman" w:hAnsi="Times New Roman" w:cs="Times New Roman"/>
          <w:b/>
          <w:sz w:val="24"/>
          <w:szCs w:val="24"/>
        </w:rPr>
        <w:t>7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>При выполнении настоящего Договора стороны руководствуются действующим законодательством РФ.</w:t>
      </w:r>
    </w:p>
    <w:p w14:paraId="4BDB3C11" w14:textId="77777777" w:rsidR="006A3A7C" w:rsidRPr="00AA3360" w:rsidRDefault="006A3A7C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333191">
        <w:rPr>
          <w:rFonts w:ascii="Times New Roman" w:hAnsi="Times New Roman" w:cs="Times New Roman"/>
          <w:b/>
          <w:sz w:val="24"/>
          <w:szCs w:val="24"/>
        </w:rPr>
        <w:t>8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>Ни одна из сторон не вправе передавать свои права и обязанности по настоящему договору третьей стороне без согласия другой стороны, оформленного в письменной форме.</w:t>
      </w:r>
    </w:p>
    <w:p w14:paraId="349C38AF" w14:textId="77777777" w:rsidR="00654986" w:rsidRPr="00AA3360" w:rsidRDefault="006A3A7C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333191">
        <w:rPr>
          <w:rFonts w:ascii="Times New Roman" w:hAnsi="Times New Roman" w:cs="Times New Roman"/>
          <w:b/>
          <w:sz w:val="24"/>
          <w:szCs w:val="24"/>
        </w:rPr>
        <w:t>9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>Стороны обязаны информировать друг друга в течение не более чем пяти рабочих дней со дня, когда сторона узнала или должна была узнать о соответствующих событиях:</w:t>
      </w:r>
    </w:p>
    <w:p w14:paraId="6837699D" w14:textId="77777777" w:rsidR="006A3A7C" w:rsidRPr="00AA3360" w:rsidRDefault="00333191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</w:t>
      </w:r>
      <w:r w:rsidR="006A3A7C" w:rsidRPr="00AA3360">
        <w:rPr>
          <w:rFonts w:ascii="Times New Roman" w:hAnsi="Times New Roman" w:cs="Times New Roman"/>
          <w:sz w:val="24"/>
          <w:szCs w:val="24"/>
        </w:rPr>
        <w:t>.1.</w:t>
      </w:r>
      <w:r w:rsidR="006A3A7C" w:rsidRPr="00AA3360">
        <w:rPr>
          <w:rFonts w:ascii="Times New Roman" w:hAnsi="Times New Roman" w:cs="Times New Roman"/>
          <w:sz w:val="24"/>
          <w:szCs w:val="24"/>
        </w:rPr>
        <w:tab/>
        <w:t xml:space="preserve">об изменениях своих юридических адресов, платежных реквизитов,  </w:t>
      </w:r>
    </w:p>
    <w:p w14:paraId="30DB9649" w14:textId="77777777" w:rsidR="006A3A7C" w:rsidRPr="00AA3360" w:rsidRDefault="00333191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</w:t>
      </w:r>
      <w:r w:rsidR="006A3A7C" w:rsidRPr="00AA3360">
        <w:rPr>
          <w:rFonts w:ascii="Times New Roman" w:hAnsi="Times New Roman" w:cs="Times New Roman"/>
          <w:sz w:val="24"/>
          <w:szCs w:val="24"/>
        </w:rPr>
        <w:t>.2.</w:t>
      </w:r>
      <w:r w:rsidR="006A3A7C" w:rsidRPr="00AA3360">
        <w:rPr>
          <w:rFonts w:ascii="Times New Roman" w:hAnsi="Times New Roman" w:cs="Times New Roman"/>
          <w:sz w:val="24"/>
          <w:szCs w:val="24"/>
        </w:rPr>
        <w:tab/>
        <w:t>об изменениях полномочий руководителей и лиц, подписывающих от имени стороны документы, в целях исполнения настоящего договора,</w:t>
      </w:r>
    </w:p>
    <w:p w14:paraId="732137B9" w14:textId="77777777" w:rsidR="006A3A7C" w:rsidRPr="00AA3360" w:rsidRDefault="00333191" w:rsidP="00AA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</w:t>
      </w:r>
      <w:r w:rsidR="006A3A7C" w:rsidRPr="00AA3360">
        <w:rPr>
          <w:rFonts w:ascii="Times New Roman" w:hAnsi="Times New Roman" w:cs="Times New Roman"/>
          <w:sz w:val="24"/>
          <w:szCs w:val="24"/>
        </w:rPr>
        <w:t>.3.</w:t>
      </w:r>
      <w:r w:rsidR="006A3A7C" w:rsidRPr="00AA3360">
        <w:rPr>
          <w:rFonts w:ascii="Times New Roman" w:hAnsi="Times New Roman" w:cs="Times New Roman"/>
          <w:sz w:val="24"/>
          <w:szCs w:val="24"/>
        </w:rPr>
        <w:tab/>
        <w:t xml:space="preserve">о решениях, принятых органами управления сторон о реорганизации или ликвидации. </w:t>
      </w:r>
    </w:p>
    <w:p w14:paraId="5C639FCD" w14:textId="77777777" w:rsidR="00230A44" w:rsidRPr="00230A44" w:rsidRDefault="006A3A7C" w:rsidP="00230A44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360">
        <w:rPr>
          <w:rFonts w:ascii="Times New Roman" w:hAnsi="Times New Roman" w:cs="Times New Roman"/>
          <w:b/>
          <w:sz w:val="24"/>
          <w:szCs w:val="24"/>
        </w:rPr>
        <w:t>9.</w:t>
      </w:r>
      <w:r w:rsidR="00AA3360">
        <w:rPr>
          <w:rFonts w:ascii="Times New Roman" w:hAnsi="Times New Roman" w:cs="Times New Roman"/>
          <w:b/>
          <w:sz w:val="24"/>
          <w:szCs w:val="24"/>
        </w:rPr>
        <w:t>1</w:t>
      </w:r>
      <w:r w:rsidR="00333191">
        <w:rPr>
          <w:rFonts w:ascii="Times New Roman" w:hAnsi="Times New Roman" w:cs="Times New Roman"/>
          <w:b/>
          <w:sz w:val="24"/>
          <w:szCs w:val="24"/>
        </w:rPr>
        <w:t>0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  <w:t xml:space="preserve">Настоящий договор составлен в 3-х экземплярах, каждый из которых имеет  одинаковую юридическую силу. Два экземпляра договора находятся у </w:t>
      </w:r>
      <w:r w:rsidRPr="00AA3360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AA3360">
        <w:rPr>
          <w:rFonts w:ascii="Times New Roman" w:hAnsi="Times New Roman" w:cs="Times New Roman"/>
          <w:sz w:val="24"/>
          <w:szCs w:val="24"/>
        </w:rPr>
        <w:t xml:space="preserve">, а один экземпляр договора находится у </w:t>
      </w:r>
      <w:r w:rsidRPr="00AA3360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Pr="00AA3360">
        <w:rPr>
          <w:rFonts w:ascii="Times New Roman" w:hAnsi="Times New Roman" w:cs="Times New Roman"/>
          <w:sz w:val="24"/>
          <w:szCs w:val="24"/>
        </w:rPr>
        <w:t>.</w:t>
      </w:r>
      <w:r w:rsidRPr="00AA3360">
        <w:rPr>
          <w:rFonts w:ascii="Times New Roman" w:hAnsi="Times New Roman" w:cs="Times New Roman"/>
          <w:sz w:val="24"/>
          <w:szCs w:val="24"/>
        </w:rPr>
        <w:tab/>
      </w:r>
    </w:p>
    <w:p w14:paraId="74F67561" w14:textId="77777777" w:rsidR="00230A44" w:rsidRPr="006A3A7C" w:rsidRDefault="00230A44" w:rsidP="00230A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  <w:sz w:val="24"/>
          <w:szCs w:val="24"/>
        </w:rPr>
        <w:t xml:space="preserve">От «Подрядчика» </w:t>
      </w:r>
      <w:r w:rsidRPr="006A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От «Заказчика»</w:t>
      </w:r>
    </w:p>
    <w:p w14:paraId="2E01F862" w14:textId="77777777" w:rsidR="00230A44" w:rsidRPr="006A3A7C" w:rsidRDefault="00230A44" w:rsidP="00230A44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3A7C">
        <w:rPr>
          <w:rFonts w:ascii="Times New Roman" w:hAnsi="Times New Roman" w:cs="Times New Roman"/>
        </w:rPr>
        <w:tab/>
      </w:r>
    </w:p>
    <w:p w14:paraId="1CA2A1E5" w14:textId="77777777" w:rsidR="00230A44" w:rsidRPr="006A3A7C" w:rsidRDefault="00230A44" w:rsidP="00230A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A7C">
        <w:rPr>
          <w:rFonts w:ascii="Times New Roman" w:hAnsi="Times New Roman" w:cs="Times New Roman"/>
          <w:b/>
        </w:rPr>
        <w:t>______________/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A3A7C">
        <w:rPr>
          <w:rFonts w:ascii="Times New Roman" w:hAnsi="Times New Roman" w:cs="Times New Roman"/>
          <w:b/>
        </w:rPr>
        <w:t xml:space="preserve">/                                        </w:t>
      </w:r>
      <w:r w:rsidRPr="006A3A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_______/В.С.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Святецкий</w:t>
      </w:r>
      <w:proofErr w:type="spellEnd"/>
      <w:r w:rsidRPr="006A3A7C">
        <w:rPr>
          <w:rFonts w:ascii="Times New Roman" w:hAnsi="Times New Roman" w:cs="Times New Roman"/>
          <w:b/>
          <w:sz w:val="24"/>
          <w:szCs w:val="24"/>
        </w:rPr>
        <w:t>/</w:t>
      </w:r>
    </w:p>
    <w:p w14:paraId="26297CF3" w14:textId="77777777" w:rsidR="00230A44" w:rsidRDefault="00230A44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AB36F1" w14:textId="77777777" w:rsidR="00230A44" w:rsidRDefault="00230A44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678C06" w14:textId="77777777" w:rsidR="00230A44" w:rsidRDefault="00230A44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39F2B" w14:textId="77777777" w:rsidR="00230A44" w:rsidRDefault="00230A44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DF80E" w14:textId="77777777" w:rsidR="00333191" w:rsidRPr="00230A44" w:rsidRDefault="00AA3360" w:rsidP="00230A44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</w:t>
      </w:r>
      <w:r w:rsidR="00333191">
        <w:rPr>
          <w:rFonts w:ascii="Times New Roman" w:hAnsi="Times New Roman" w:cs="Times New Roman"/>
          <w:b/>
          <w:sz w:val="24"/>
          <w:szCs w:val="24"/>
        </w:rPr>
        <w:t>1</w:t>
      </w:r>
      <w:r w:rsidR="006A3A7C" w:rsidRPr="00AA3360">
        <w:rPr>
          <w:rFonts w:ascii="Times New Roman" w:hAnsi="Times New Roman" w:cs="Times New Roman"/>
          <w:b/>
          <w:sz w:val="24"/>
          <w:szCs w:val="24"/>
        </w:rPr>
        <w:t>.</w:t>
      </w:r>
      <w:r w:rsidR="006A3A7C" w:rsidRPr="00AA3360">
        <w:rPr>
          <w:rFonts w:ascii="Times New Roman" w:hAnsi="Times New Roman" w:cs="Times New Roman"/>
          <w:sz w:val="24"/>
          <w:szCs w:val="24"/>
        </w:rPr>
        <w:tab/>
        <w:t xml:space="preserve">Контроль над надлежащим исполнением настоящего договора со стороны </w:t>
      </w:r>
      <w:r w:rsidR="006A3A7C" w:rsidRPr="00AA3360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6A3A7C" w:rsidRPr="00AA3360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F97CC3">
        <w:rPr>
          <w:rFonts w:ascii="Times New Roman" w:hAnsi="Times New Roman" w:cs="Times New Roman"/>
          <w:sz w:val="24"/>
          <w:szCs w:val="24"/>
        </w:rPr>
        <w:t>_______________________________________________________.</w:t>
      </w:r>
    </w:p>
    <w:p w14:paraId="69121D35" w14:textId="77777777" w:rsidR="006A3A7C" w:rsidRDefault="00AA3360" w:rsidP="00F97CC3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</w:t>
      </w:r>
      <w:r w:rsidR="00333191">
        <w:rPr>
          <w:rFonts w:ascii="Times New Roman" w:hAnsi="Times New Roman" w:cs="Times New Roman"/>
          <w:b/>
          <w:sz w:val="24"/>
          <w:szCs w:val="24"/>
        </w:rPr>
        <w:t>2</w:t>
      </w:r>
      <w:r w:rsidR="006A3A7C" w:rsidRPr="00AA336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3A7C" w:rsidRPr="00AA3360">
        <w:rPr>
          <w:rFonts w:ascii="Times New Roman" w:hAnsi="Times New Roman" w:cs="Times New Roman"/>
          <w:sz w:val="24"/>
          <w:szCs w:val="24"/>
        </w:rPr>
        <w:t>Неотъемлемой частью настоящего договора являются Приложения:</w:t>
      </w:r>
    </w:p>
    <w:p w14:paraId="76F75849" w14:textId="77777777" w:rsidR="00F97CC3" w:rsidRPr="00AA3360" w:rsidRDefault="00F97CC3" w:rsidP="00F97CC3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02E727" w14:textId="77777777" w:rsidR="00654986" w:rsidRPr="00AA3360" w:rsidRDefault="006A3A7C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CC3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1</w:t>
      </w:r>
      <w:r w:rsidRPr="00AA3360">
        <w:rPr>
          <w:rFonts w:ascii="Times New Roman" w:hAnsi="Times New Roman" w:cs="Times New Roman"/>
          <w:sz w:val="24"/>
          <w:szCs w:val="24"/>
        </w:rPr>
        <w:t xml:space="preserve"> – </w:t>
      </w:r>
      <w:r w:rsidR="00F97CC3" w:rsidRPr="00F97CC3">
        <w:rPr>
          <w:rFonts w:ascii="Times New Roman" w:hAnsi="Times New Roman" w:cs="Times New Roman"/>
          <w:sz w:val="24"/>
          <w:szCs w:val="24"/>
        </w:rPr>
        <w:t>Перечень трубопроводов острого пара на ТЭЦ ОАО «ППГХО», подлежащих экспертному обследованию в 2012 году</w:t>
      </w:r>
      <w:r w:rsidR="00654986" w:rsidRPr="00AA3360">
        <w:rPr>
          <w:rFonts w:ascii="Times New Roman" w:hAnsi="Times New Roman" w:cs="Times New Roman"/>
          <w:sz w:val="24"/>
          <w:szCs w:val="24"/>
        </w:rPr>
        <w:t xml:space="preserve"> – на </w:t>
      </w:r>
      <w:r w:rsidR="00DE0DB7">
        <w:rPr>
          <w:rFonts w:ascii="Times New Roman" w:hAnsi="Times New Roman" w:cs="Times New Roman"/>
          <w:sz w:val="24"/>
          <w:szCs w:val="24"/>
        </w:rPr>
        <w:t>одном</w:t>
      </w:r>
      <w:r w:rsidR="00654986" w:rsidRPr="00AA3360">
        <w:rPr>
          <w:rFonts w:ascii="Times New Roman" w:hAnsi="Times New Roman" w:cs="Times New Roman"/>
          <w:sz w:val="24"/>
          <w:szCs w:val="24"/>
        </w:rPr>
        <w:t xml:space="preserve"> л</w:t>
      </w:r>
      <w:r w:rsidR="00DE0DB7">
        <w:rPr>
          <w:rFonts w:ascii="Times New Roman" w:hAnsi="Times New Roman" w:cs="Times New Roman"/>
          <w:sz w:val="24"/>
          <w:szCs w:val="24"/>
        </w:rPr>
        <w:t>исте</w:t>
      </w:r>
      <w:bookmarkStart w:id="0" w:name="_GoBack"/>
      <w:bookmarkEnd w:id="0"/>
      <w:r w:rsidRPr="00AA3360">
        <w:rPr>
          <w:rFonts w:ascii="Times New Roman" w:hAnsi="Times New Roman" w:cs="Times New Roman"/>
          <w:sz w:val="24"/>
          <w:szCs w:val="24"/>
        </w:rPr>
        <w:t>;</w:t>
      </w:r>
    </w:p>
    <w:p w14:paraId="2C6A7599" w14:textId="77777777" w:rsidR="006A3A7C" w:rsidRDefault="006A3A7C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CC3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2</w:t>
      </w:r>
      <w:r w:rsidRPr="00AA3360">
        <w:rPr>
          <w:rFonts w:ascii="Times New Roman" w:hAnsi="Times New Roman" w:cs="Times New Roman"/>
          <w:sz w:val="24"/>
          <w:szCs w:val="24"/>
        </w:rPr>
        <w:t xml:space="preserve"> – </w:t>
      </w:r>
      <w:r w:rsidR="00F97CC3" w:rsidRPr="00F97CC3">
        <w:rPr>
          <w:rFonts w:ascii="Times New Roman" w:hAnsi="Times New Roman" w:cs="Times New Roman"/>
          <w:sz w:val="24"/>
          <w:szCs w:val="24"/>
        </w:rPr>
        <w:t xml:space="preserve">Техническое задание на проведение экспертизы промышленной безопасности и оценке </w:t>
      </w:r>
      <w:proofErr w:type="spellStart"/>
      <w:r w:rsidR="00F97CC3" w:rsidRPr="00F97CC3">
        <w:rPr>
          <w:rFonts w:ascii="Times New Roman" w:hAnsi="Times New Roman" w:cs="Times New Roman"/>
          <w:sz w:val="24"/>
          <w:szCs w:val="24"/>
        </w:rPr>
        <w:t>микроповрежденности</w:t>
      </w:r>
      <w:proofErr w:type="spellEnd"/>
      <w:r w:rsidR="00F97CC3" w:rsidRPr="00F97CC3">
        <w:rPr>
          <w:rFonts w:ascii="Times New Roman" w:hAnsi="Times New Roman" w:cs="Times New Roman"/>
          <w:sz w:val="24"/>
          <w:szCs w:val="24"/>
        </w:rPr>
        <w:t xml:space="preserve"> металла </w:t>
      </w:r>
      <w:proofErr w:type="spellStart"/>
      <w:r w:rsidR="00F97CC3" w:rsidRPr="00F97CC3">
        <w:rPr>
          <w:rFonts w:ascii="Times New Roman" w:hAnsi="Times New Roman" w:cs="Times New Roman"/>
          <w:sz w:val="24"/>
          <w:szCs w:val="24"/>
        </w:rPr>
        <w:t>гибов</w:t>
      </w:r>
      <w:proofErr w:type="spellEnd"/>
      <w:r w:rsidR="00F97CC3" w:rsidRPr="00F97CC3">
        <w:rPr>
          <w:rFonts w:ascii="Times New Roman" w:hAnsi="Times New Roman" w:cs="Times New Roman"/>
          <w:sz w:val="24"/>
          <w:szCs w:val="24"/>
        </w:rPr>
        <w:t xml:space="preserve"> и сварных соединений трубопроводов острого пара на ТЭЦ ОАО «ППГХО» в 2012 году</w:t>
      </w:r>
      <w:r w:rsidR="00654986" w:rsidRPr="00AA3360">
        <w:rPr>
          <w:rFonts w:ascii="Times New Roman" w:hAnsi="Times New Roman" w:cs="Times New Roman"/>
          <w:sz w:val="24"/>
          <w:szCs w:val="24"/>
        </w:rPr>
        <w:t xml:space="preserve"> </w:t>
      </w:r>
      <w:r w:rsidR="00F97CC3">
        <w:rPr>
          <w:rFonts w:ascii="Times New Roman" w:hAnsi="Times New Roman" w:cs="Times New Roman"/>
          <w:sz w:val="24"/>
          <w:szCs w:val="24"/>
        </w:rPr>
        <w:t xml:space="preserve">- </w:t>
      </w:r>
      <w:r w:rsidR="00654986" w:rsidRPr="00AA3360">
        <w:rPr>
          <w:rFonts w:ascii="Times New Roman" w:hAnsi="Times New Roman" w:cs="Times New Roman"/>
          <w:sz w:val="24"/>
          <w:szCs w:val="24"/>
        </w:rPr>
        <w:t xml:space="preserve">на </w:t>
      </w:r>
      <w:r w:rsidR="00DE0DB7">
        <w:rPr>
          <w:rFonts w:ascii="Times New Roman" w:hAnsi="Times New Roman" w:cs="Times New Roman"/>
          <w:sz w:val="24"/>
          <w:szCs w:val="24"/>
        </w:rPr>
        <w:t>двух</w:t>
      </w:r>
      <w:r w:rsidR="00654986" w:rsidRPr="00AA3360">
        <w:rPr>
          <w:rFonts w:ascii="Times New Roman" w:hAnsi="Times New Roman" w:cs="Times New Roman"/>
          <w:sz w:val="24"/>
          <w:szCs w:val="24"/>
        </w:rPr>
        <w:t xml:space="preserve"> л</w:t>
      </w:r>
      <w:r w:rsidR="00DE0DB7">
        <w:rPr>
          <w:rFonts w:ascii="Times New Roman" w:hAnsi="Times New Roman" w:cs="Times New Roman"/>
          <w:sz w:val="24"/>
          <w:szCs w:val="24"/>
        </w:rPr>
        <w:t>истах</w:t>
      </w:r>
      <w:r w:rsidR="00F97CC3">
        <w:rPr>
          <w:rFonts w:ascii="Times New Roman" w:hAnsi="Times New Roman" w:cs="Times New Roman"/>
          <w:sz w:val="24"/>
          <w:szCs w:val="24"/>
        </w:rPr>
        <w:t>;</w:t>
      </w:r>
    </w:p>
    <w:p w14:paraId="0B2E2B6D" w14:textId="77777777" w:rsidR="00F97CC3" w:rsidRDefault="00F97CC3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CC3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 xml:space="preserve"> – Форма безотзывной Банковской гарантии;</w:t>
      </w:r>
    </w:p>
    <w:p w14:paraId="0544BAF6" w14:textId="77777777" w:rsidR="00F97CC3" w:rsidRPr="00AA3360" w:rsidRDefault="00F97CC3" w:rsidP="00AA3360">
      <w:pPr>
        <w:tabs>
          <w:tab w:val="left" w:pos="8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CC3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 xml:space="preserve"> – «Антикоррупционная оговорка».</w:t>
      </w:r>
    </w:p>
    <w:p w14:paraId="38C511FC" w14:textId="77777777" w:rsidR="00EE19FE" w:rsidRDefault="00EE19FE" w:rsidP="00EE19FE">
      <w:pPr>
        <w:pStyle w:val="a9"/>
        <w:ind w:firstLine="0"/>
        <w:rPr>
          <w:b/>
          <w:sz w:val="24"/>
          <w:szCs w:val="24"/>
        </w:rPr>
      </w:pPr>
    </w:p>
    <w:p w14:paraId="7B4FC73C" w14:textId="77777777" w:rsidR="006A3A7C" w:rsidRPr="006A3A7C" w:rsidRDefault="006A3A7C" w:rsidP="006A3A7C">
      <w:pPr>
        <w:pStyle w:val="a9"/>
        <w:jc w:val="center"/>
        <w:rPr>
          <w:b/>
          <w:sz w:val="24"/>
          <w:szCs w:val="24"/>
        </w:rPr>
      </w:pPr>
      <w:r w:rsidRPr="006A3A7C">
        <w:rPr>
          <w:b/>
          <w:sz w:val="24"/>
          <w:szCs w:val="24"/>
        </w:rPr>
        <w:t>10. Юридические адреса и реквизиты сторон</w:t>
      </w:r>
    </w:p>
    <w:p w14:paraId="3E9B4F12" w14:textId="77777777" w:rsidR="006A3A7C" w:rsidRPr="006A3A7C" w:rsidRDefault="006A3A7C" w:rsidP="006A3A7C">
      <w:pPr>
        <w:pStyle w:val="a9"/>
        <w:ind w:firstLine="0"/>
        <w:rPr>
          <w:b/>
          <w:color w:val="000000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4"/>
        <w:gridCol w:w="4660"/>
      </w:tblGrid>
      <w:tr w:rsidR="006A3A7C" w:rsidRPr="006A3A7C" w14:paraId="705E0CA9" w14:textId="77777777" w:rsidTr="006A3A7C">
        <w:trPr>
          <w:trHeight w:val="306"/>
        </w:trPr>
        <w:tc>
          <w:tcPr>
            <w:tcW w:w="4614" w:type="dxa"/>
          </w:tcPr>
          <w:p w14:paraId="67352C32" w14:textId="77777777" w:rsidR="006A3A7C" w:rsidRPr="006A3A7C" w:rsidRDefault="006A3A7C" w:rsidP="006A3A7C">
            <w:pPr>
              <w:pStyle w:val="a9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«Подрядчик»</w:t>
            </w:r>
          </w:p>
          <w:p w14:paraId="7DED5F04" w14:textId="77777777" w:rsidR="006A3A7C" w:rsidRPr="006A3A7C" w:rsidRDefault="006A3A7C" w:rsidP="006A3A7C">
            <w:pPr>
              <w:pStyle w:val="a9"/>
              <w:rPr>
                <w:b/>
                <w:color w:val="000000"/>
              </w:rPr>
            </w:pPr>
          </w:p>
        </w:tc>
        <w:tc>
          <w:tcPr>
            <w:tcW w:w="4660" w:type="dxa"/>
            <w:hideMark/>
          </w:tcPr>
          <w:p w14:paraId="16630907" w14:textId="77777777" w:rsidR="006A3A7C" w:rsidRPr="006A3A7C" w:rsidRDefault="006A3A7C" w:rsidP="006A3A7C">
            <w:pPr>
              <w:pStyle w:val="a9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«Заказчик»</w:t>
            </w:r>
          </w:p>
        </w:tc>
      </w:tr>
      <w:tr w:rsidR="006A3A7C" w:rsidRPr="006A3A7C" w14:paraId="498E1B49" w14:textId="77777777" w:rsidTr="006A3A7C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 w:firstRow="1" w:lastRow="1" w:firstColumn="1" w:lastColumn="1" w:noHBand="0" w:noVBand="0"/>
            </w:tblPr>
            <w:tblGrid>
              <w:gridCol w:w="4398"/>
            </w:tblGrid>
            <w:tr w:rsidR="006A3A7C" w:rsidRPr="006A3A7C" w14:paraId="04E280BC" w14:textId="77777777">
              <w:trPr>
                <w:trHeight w:val="1542"/>
              </w:trPr>
              <w:tc>
                <w:tcPr>
                  <w:tcW w:w="4398" w:type="dxa"/>
                </w:tcPr>
                <w:p w14:paraId="6318954C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_______________________________________</w:t>
                  </w:r>
                </w:p>
                <w:p w14:paraId="41245FA6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_______________________________________</w:t>
                  </w:r>
                </w:p>
                <w:p w14:paraId="2B763162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Юридический адрес:  ____________________</w:t>
                  </w:r>
                </w:p>
                <w:p w14:paraId="70513A6A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_______________________________________</w:t>
                  </w:r>
                </w:p>
                <w:p w14:paraId="773AEF16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Почтовый адрес: ________________________</w:t>
                  </w:r>
                </w:p>
                <w:p w14:paraId="2AF3257D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_______________________________________</w:t>
                  </w:r>
                </w:p>
                <w:p w14:paraId="4CF2080C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ОГРН _________________________________</w:t>
                  </w:r>
                </w:p>
                <w:p w14:paraId="7C2B93D1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ИНН  _____________  КПП _______________</w:t>
                  </w:r>
                </w:p>
                <w:p w14:paraId="2ED2A280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/с ___________________________________ в</w:t>
                  </w:r>
                </w:p>
                <w:p w14:paraId="61B0DFCA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_______________________________________ </w:t>
                  </w:r>
                </w:p>
                <w:p w14:paraId="598639AC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к/с ____________________________________</w:t>
                  </w:r>
                </w:p>
                <w:p w14:paraId="0D5F6DE7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A3A7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БИК __________________________________</w:t>
                  </w:r>
                </w:p>
                <w:p w14:paraId="2107F868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49D17E2E" w14:textId="77777777" w:rsidR="006A3A7C" w:rsidRPr="006A3A7C" w:rsidRDefault="006A3A7C" w:rsidP="006A3A7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00714D7F" w14:textId="77777777" w:rsidR="006A3A7C" w:rsidRPr="006A3A7C" w:rsidRDefault="006A3A7C" w:rsidP="006A3A7C">
            <w:pPr>
              <w:pStyle w:val="a9"/>
              <w:rPr>
                <w:color w:val="000000"/>
              </w:rPr>
            </w:pPr>
          </w:p>
          <w:p w14:paraId="15B6A029" w14:textId="77777777" w:rsidR="006A3A7C" w:rsidRPr="006A3A7C" w:rsidRDefault="006A3A7C" w:rsidP="006A3A7C">
            <w:pPr>
              <w:pStyle w:val="a9"/>
              <w:rPr>
                <w:color w:val="000000"/>
              </w:rPr>
            </w:pPr>
          </w:p>
        </w:tc>
        <w:tc>
          <w:tcPr>
            <w:tcW w:w="4660" w:type="dxa"/>
          </w:tcPr>
          <w:p w14:paraId="1A2B0004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ОАО «Приаргунское производственное </w:t>
            </w:r>
          </w:p>
          <w:p w14:paraId="7EAC647E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горно-химическое объединение»</w:t>
            </w:r>
          </w:p>
          <w:p w14:paraId="36981F76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674673, Забайкальский край, г. </w:t>
            </w:r>
            <w:proofErr w:type="spellStart"/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Краснокаменск</w:t>
            </w:r>
            <w:proofErr w:type="spellEnd"/>
          </w:p>
          <w:p w14:paraId="04FBC052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ОГРН  1027501067747</w:t>
            </w:r>
          </w:p>
          <w:p w14:paraId="490DC415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ИНН 7530000048  КПП 753001001</w:t>
            </w:r>
          </w:p>
          <w:p w14:paraId="30283F9C" w14:textId="77777777" w:rsidR="00EE19FE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/с 40702810974000102890</w:t>
            </w:r>
            <w:r w:rsidRPr="002D1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Читинском ОСБ № 8600</w:t>
            </w:r>
          </w:p>
          <w:p w14:paraId="131CFF51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к/с 30101810500000000637</w:t>
            </w:r>
          </w:p>
          <w:p w14:paraId="5A7B9061" w14:textId="77777777" w:rsidR="00EE19FE" w:rsidRPr="002D171C" w:rsidRDefault="00EE19FE" w:rsidP="00EE19F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БИК 047601637</w:t>
            </w:r>
          </w:p>
          <w:p w14:paraId="515EBDCB" w14:textId="77777777" w:rsidR="006A3A7C" w:rsidRPr="006A3A7C" w:rsidRDefault="006A3A7C" w:rsidP="006A3A7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A3E572" w14:textId="77777777" w:rsidR="006A3A7C" w:rsidRPr="006A3A7C" w:rsidRDefault="006A3A7C" w:rsidP="006A3A7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CA611F1" w14:textId="77777777" w:rsidR="006A3A7C" w:rsidRPr="006A3A7C" w:rsidRDefault="006A3A7C" w:rsidP="006A3A7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A0B27FC" w14:textId="77777777" w:rsidR="006A3A7C" w:rsidRPr="006A3A7C" w:rsidRDefault="006A3A7C" w:rsidP="006A3A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09DBCB" w14:textId="77777777" w:rsidR="006A3A7C" w:rsidRPr="006A3A7C" w:rsidRDefault="006A3A7C" w:rsidP="006A3A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41CE23" w14:textId="77777777" w:rsidR="006A3A7C" w:rsidRPr="006A3A7C" w:rsidRDefault="006A3A7C" w:rsidP="006A3A7C">
            <w:pPr>
              <w:pStyle w:val="a9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3A7C" w:rsidRPr="006A3A7C" w14:paraId="1C77EA74" w14:textId="77777777" w:rsidTr="006A3A7C">
        <w:tc>
          <w:tcPr>
            <w:tcW w:w="4785" w:type="dxa"/>
          </w:tcPr>
          <w:p w14:paraId="6BB9A20C" w14:textId="77777777" w:rsidR="006A3A7C" w:rsidRPr="006A3A7C" w:rsidRDefault="006A3A7C" w:rsidP="006A3A7C">
            <w:pPr>
              <w:pStyle w:val="a5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14:paraId="4B8AA117" w14:textId="77777777" w:rsidR="006A3A7C" w:rsidRPr="006A3A7C" w:rsidRDefault="006A3A7C" w:rsidP="006A3A7C">
            <w:pPr>
              <w:pStyle w:val="a5"/>
              <w:rPr>
                <w:sz w:val="20"/>
              </w:rPr>
            </w:pPr>
          </w:p>
          <w:p w14:paraId="2052DD6D" w14:textId="77777777" w:rsidR="006A3A7C" w:rsidRPr="006A3A7C" w:rsidRDefault="006A3A7C" w:rsidP="006A3A7C">
            <w:pPr>
              <w:pStyle w:val="a5"/>
              <w:rPr>
                <w:sz w:val="20"/>
              </w:rPr>
            </w:pPr>
          </w:p>
          <w:p w14:paraId="260571EB" w14:textId="77777777" w:rsidR="006A3A7C" w:rsidRPr="006A3A7C" w:rsidRDefault="006A3A7C" w:rsidP="006A3A7C">
            <w:pPr>
              <w:pStyle w:val="a5"/>
            </w:pPr>
          </w:p>
          <w:p w14:paraId="39F01D9D" w14:textId="77777777" w:rsidR="006A3A7C" w:rsidRPr="006A3A7C" w:rsidRDefault="006A3A7C" w:rsidP="006A3A7C">
            <w:pPr>
              <w:pStyle w:val="a5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14:paraId="4BACD053" w14:textId="77777777" w:rsidR="006A3A7C" w:rsidRPr="006A3A7C" w:rsidRDefault="006A3A7C" w:rsidP="006A3A7C">
            <w:pPr>
              <w:pStyle w:val="a5"/>
              <w:rPr>
                <w:b/>
                <w:sz w:val="16"/>
                <w:szCs w:val="16"/>
              </w:rPr>
            </w:pPr>
            <w:proofErr w:type="spellStart"/>
            <w:r w:rsidRPr="006A3A7C">
              <w:rPr>
                <w:b/>
                <w:sz w:val="16"/>
                <w:szCs w:val="16"/>
              </w:rPr>
              <w:t>М.п</w:t>
            </w:r>
            <w:proofErr w:type="spellEnd"/>
            <w:r w:rsidRPr="006A3A7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786" w:type="dxa"/>
          </w:tcPr>
          <w:p w14:paraId="3FC0D426" w14:textId="77777777" w:rsidR="006A3A7C" w:rsidRPr="006A3A7C" w:rsidRDefault="006A3A7C" w:rsidP="006A3A7C">
            <w:pPr>
              <w:pStyle w:val="a5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14:paraId="63978108" w14:textId="77777777" w:rsidR="006A3A7C" w:rsidRPr="006A3A7C" w:rsidRDefault="00F97CC3" w:rsidP="006A3A7C">
            <w:pPr>
              <w:pStyle w:val="a5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="006A3A7C" w:rsidRPr="006A3A7C">
              <w:rPr>
                <w:sz w:val="20"/>
              </w:rPr>
              <w:t>директор ОАО «Приаргунское производственное горно-химическое объединение»</w:t>
            </w:r>
          </w:p>
          <w:p w14:paraId="463DF7D5" w14:textId="77777777" w:rsidR="006A3A7C" w:rsidRPr="006A3A7C" w:rsidRDefault="006A3A7C" w:rsidP="006A3A7C">
            <w:pPr>
              <w:pStyle w:val="a5"/>
              <w:rPr>
                <w:bCs/>
                <w:sz w:val="22"/>
                <w:szCs w:val="22"/>
              </w:rPr>
            </w:pPr>
          </w:p>
          <w:p w14:paraId="52597DBF" w14:textId="77777777" w:rsidR="006A3A7C" w:rsidRPr="006A3A7C" w:rsidRDefault="006A3A7C" w:rsidP="006A3A7C">
            <w:pPr>
              <w:pStyle w:val="a5"/>
              <w:rPr>
                <w:sz w:val="22"/>
                <w:szCs w:val="22"/>
              </w:rPr>
            </w:pPr>
            <w:r w:rsidRPr="006A3A7C">
              <w:rPr>
                <w:sz w:val="22"/>
                <w:szCs w:val="22"/>
              </w:rPr>
              <w:t xml:space="preserve"> </w:t>
            </w:r>
            <w:r w:rsidRPr="006A3A7C">
              <w:rPr>
                <w:b/>
                <w:sz w:val="22"/>
                <w:szCs w:val="22"/>
              </w:rPr>
              <w:t>____________________ /</w:t>
            </w:r>
            <w:r w:rsidR="00EE19FE">
              <w:rPr>
                <w:b/>
                <w:sz w:val="24"/>
                <w:szCs w:val="24"/>
              </w:rPr>
              <w:t xml:space="preserve">В.С. </w:t>
            </w:r>
            <w:proofErr w:type="spellStart"/>
            <w:r w:rsidR="00EE19FE">
              <w:rPr>
                <w:b/>
                <w:sz w:val="24"/>
                <w:szCs w:val="24"/>
              </w:rPr>
              <w:t>Святецкий</w:t>
            </w:r>
            <w:proofErr w:type="spellEnd"/>
            <w:r w:rsidRPr="006A3A7C">
              <w:rPr>
                <w:b/>
                <w:sz w:val="22"/>
                <w:szCs w:val="22"/>
              </w:rPr>
              <w:t>/</w:t>
            </w:r>
          </w:p>
          <w:p w14:paraId="4E39DA48" w14:textId="77777777" w:rsidR="006A3A7C" w:rsidRPr="006A3A7C" w:rsidRDefault="006A3A7C" w:rsidP="006A3A7C">
            <w:pPr>
              <w:pStyle w:val="a5"/>
              <w:rPr>
                <w:b/>
                <w:sz w:val="16"/>
                <w:szCs w:val="16"/>
              </w:rPr>
            </w:pPr>
            <w:proofErr w:type="spellStart"/>
            <w:r w:rsidRPr="006A3A7C">
              <w:rPr>
                <w:b/>
                <w:sz w:val="16"/>
                <w:szCs w:val="16"/>
              </w:rPr>
              <w:t>М.п</w:t>
            </w:r>
            <w:proofErr w:type="spellEnd"/>
            <w:r w:rsidRPr="006A3A7C">
              <w:rPr>
                <w:b/>
                <w:sz w:val="16"/>
                <w:szCs w:val="16"/>
              </w:rPr>
              <w:t>.</w:t>
            </w:r>
          </w:p>
        </w:tc>
      </w:tr>
    </w:tbl>
    <w:p w14:paraId="3F6A2601" w14:textId="77777777" w:rsidR="006A3A7C" w:rsidRPr="006A3A7C" w:rsidRDefault="006A3A7C" w:rsidP="006A3A7C">
      <w:pPr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0C13D" w14:textId="77777777" w:rsidR="006A3A7C" w:rsidRPr="006A3A7C" w:rsidRDefault="006A3A7C" w:rsidP="006A3A7C">
      <w:pPr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4228EF" w14:textId="77777777" w:rsidR="006A3A7C" w:rsidRPr="006A3A7C" w:rsidRDefault="006A3A7C" w:rsidP="006A3A7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E29489E" w14:textId="77777777" w:rsidR="006A3A7C" w:rsidRPr="006A3A7C" w:rsidRDefault="006A3A7C" w:rsidP="006A3A7C">
      <w:pPr>
        <w:spacing w:after="0" w:line="240" w:lineRule="auto"/>
        <w:rPr>
          <w:rFonts w:ascii="Times New Roman" w:hAnsi="Times New Roman" w:cs="Times New Roman"/>
          <w:b/>
        </w:rPr>
      </w:pPr>
    </w:p>
    <w:p w14:paraId="20D3AF8A" w14:textId="77777777" w:rsidR="006A3A7C" w:rsidRPr="006A3A7C" w:rsidRDefault="006A3A7C" w:rsidP="006A3A7C">
      <w:pPr>
        <w:spacing w:after="0" w:line="240" w:lineRule="auto"/>
        <w:rPr>
          <w:rFonts w:ascii="Times New Roman" w:hAnsi="Times New Roman" w:cs="Times New Roman"/>
          <w:b/>
        </w:rPr>
      </w:pPr>
    </w:p>
    <w:p w14:paraId="74020850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D05D456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3AF90AE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4E27D8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E5B71FE" w14:textId="77777777" w:rsidR="006A3A7C" w:rsidRPr="006A3A7C" w:rsidRDefault="006A3A7C" w:rsidP="006A3A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5310618" w14:textId="77777777" w:rsidR="006A3A7C" w:rsidRPr="006A3A7C" w:rsidRDefault="006A3A7C" w:rsidP="006A3A7C">
      <w:pPr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3CB57" w14:textId="77777777" w:rsidR="001A5AC4" w:rsidRPr="006A3A7C" w:rsidRDefault="001A5AC4" w:rsidP="006A3A7C">
      <w:pPr>
        <w:spacing w:after="0" w:line="240" w:lineRule="auto"/>
        <w:rPr>
          <w:rFonts w:ascii="Times New Roman" w:hAnsi="Times New Roman" w:cs="Times New Roman"/>
        </w:rPr>
      </w:pPr>
    </w:p>
    <w:sectPr w:rsidR="001A5AC4" w:rsidRPr="006A3A7C" w:rsidSect="006A3A7C">
      <w:foot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AC67A" w14:textId="77777777" w:rsidR="00BB766B" w:rsidRDefault="00BB766B" w:rsidP="0031749F">
      <w:pPr>
        <w:spacing w:after="0" w:line="240" w:lineRule="auto"/>
      </w:pPr>
      <w:r>
        <w:separator/>
      </w:r>
    </w:p>
  </w:endnote>
  <w:endnote w:type="continuationSeparator" w:id="0">
    <w:p w14:paraId="1E29315C" w14:textId="77777777" w:rsidR="00BB766B" w:rsidRDefault="00BB766B" w:rsidP="0031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3391"/>
      <w:docPartObj>
        <w:docPartGallery w:val="Page Numbers (Bottom of Page)"/>
        <w:docPartUnique/>
      </w:docPartObj>
    </w:sdtPr>
    <w:sdtEndPr/>
    <w:sdtContent>
      <w:p w14:paraId="47AE62E2" w14:textId="77777777" w:rsidR="003D1EE4" w:rsidRDefault="00BB766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D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144ECC" w14:textId="77777777" w:rsidR="003D1EE4" w:rsidRDefault="003D1E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8A6EF" w14:textId="77777777" w:rsidR="00BB766B" w:rsidRDefault="00BB766B" w:rsidP="0031749F">
      <w:pPr>
        <w:spacing w:after="0" w:line="240" w:lineRule="auto"/>
      </w:pPr>
      <w:r>
        <w:separator/>
      </w:r>
    </w:p>
  </w:footnote>
  <w:footnote w:type="continuationSeparator" w:id="0">
    <w:p w14:paraId="31AC781F" w14:textId="77777777" w:rsidR="00BB766B" w:rsidRDefault="00BB766B" w:rsidP="0031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020C8"/>
    <w:multiLevelType w:val="multilevel"/>
    <w:tmpl w:val="BF802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3A7C"/>
    <w:rsid w:val="0017035B"/>
    <w:rsid w:val="001772A8"/>
    <w:rsid w:val="001A40F2"/>
    <w:rsid w:val="001A5AC4"/>
    <w:rsid w:val="001F715D"/>
    <w:rsid w:val="00230A44"/>
    <w:rsid w:val="00261D6C"/>
    <w:rsid w:val="0031749F"/>
    <w:rsid w:val="00333191"/>
    <w:rsid w:val="00365BF7"/>
    <w:rsid w:val="003D1EE4"/>
    <w:rsid w:val="004D2265"/>
    <w:rsid w:val="004D5BC6"/>
    <w:rsid w:val="00510EEF"/>
    <w:rsid w:val="00543709"/>
    <w:rsid w:val="0055098E"/>
    <w:rsid w:val="005C5B16"/>
    <w:rsid w:val="00654986"/>
    <w:rsid w:val="006A3A7C"/>
    <w:rsid w:val="007A266D"/>
    <w:rsid w:val="00853137"/>
    <w:rsid w:val="008C347D"/>
    <w:rsid w:val="00921C40"/>
    <w:rsid w:val="009960A0"/>
    <w:rsid w:val="00A26C4D"/>
    <w:rsid w:val="00AA3360"/>
    <w:rsid w:val="00BA0D9C"/>
    <w:rsid w:val="00BB766B"/>
    <w:rsid w:val="00BD4074"/>
    <w:rsid w:val="00C163F3"/>
    <w:rsid w:val="00C363E0"/>
    <w:rsid w:val="00C66B74"/>
    <w:rsid w:val="00D4493F"/>
    <w:rsid w:val="00D93A11"/>
    <w:rsid w:val="00DC2655"/>
    <w:rsid w:val="00DE0DB7"/>
    <w:rsid w:val="00DE693D"/>
    <w:rsid w:val="00DE75A4"/>
    <w:rsid w:val="00DE7DFA"/>
    <w:rsid w:val="00E67BD5"/>
    <w:rsid w:val="00E87756"/>
    <w:rsid w:val="00EE19FE"/>
    <w:rsid w:val="00F9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D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6D"/>
  </w:style>
  <w:style w:type="paragraph" w:styleId="1">
    <w:name w:val="heading 1"/>
    <w:basedOn w:val="a"/>
    <w:next w:val="a"/>
    <w:link w:val="10"/>
    <w:qFormat/>
    <w:rsid w:val="006A3A7C"/>
    <w:pPr>
      <w:keepNext/>
      <w:keepLines/>
      <w:suppressLineNumber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A7C"/>
    <w:rPr>
      <w:rFonts w:ascii="Times New Roman" w:eastAsia="Times New Roman" w:hAnsi="Times New Roman" w:cs="Times New Roman"/>
      <w:sz w:val="40"/>
      <w:szCs w:val="20"/>
    </w:rPr>
  </w:style>
  <w:style w:type="paragraph" w:styleId="a3">
    <w:name w:val="header"/>
    <w:basedOn w:val="a"/>
    <w:link w:val="a4"/>
    <w:semiHidden/>
    <w:unhideWhenUsed/>
    <w:rsid w:val="006A3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6A3A7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A3A7C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6A3A7C"/>
    <w:rPr>
      <w:rFonts w:ascii="Times New Roman" w:eastAsia="Times New Roman" w:hAnsi="Times New Roman" w:cs="Times New Roman"/>
      <w:sz w:val="26"/>
      <w:szCs w:val="20"/>
    </w:rPr>
  </w:style>
  <w:style w:type="paragraph" w:styleId="a7">
    <w:name w:val="Body Text"/>
    <w:basedOn w:val="a"/>
    <w:link w:val="a8"/>
    <w:unhideWhenUsed/>
    <w:rsid w:val="006A3A7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Знак"/>
    <w:basedOn w:val="a0"/>
    <w:link w:val="a7"/>
    <w:rsid w:val="006A3A7C"/>
    <w:rPr>
      <w:rFonts w:ascii="Times New Roman" w:eastAsia="Times New Roman" w:hAnsi="Times New Roman" w:cs="Times New Roman"/>
      <w:szCs w:val="20"/>
    </w:rPr>
  </w:style>
  <w:style w:type="paragraph" w:styleId="a9">
    <w:name w:val="Body Text Indent"/>
    <w:basedOn w:val="a"/>
    <w:link w:val="aa"/>
    <w:unhideWhenUsed/>
    <w:rsid w:val="006A3A7C"/>
    <w:pPr>
      <w:keepNext/>
      <w:keepLines/>
      <w:suppressLineNumber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a">
    <w:name w:val="Основной текст с отступом Знак"/>
    <w:basedOn w:val="a0"/>
    <w:link w:val="a9"/>
    <w:rsid w:val="006A3A7C"/>
    <w:rPr>
      <w:rFonts w:ascii="Times New Roman" w:eastAsia="Times New Roman" w:hAnsi="Times New Roman" w:cs="Times New Roman"/>
      <w:szCs w:val="20"/>
    </w:rPr>
  </w:style>
  <w:style w:type="paragraph" w:styleId="2">
    <w:name w:val="Body Text 2"/>
    <w:basedOn w:val="a"/>
    <w:link w:val="20"/>
    <w:unhideWhenUsed/>
    <w:rsid w:val="006A3A7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6A3A7C"/>
    <w:rPr>
      <w:rFonts w:ascii="Times New Roman" w:eastAsia="Times New Roman" w:hAnsi="Times New Roman" w:cs="Times New Roman"/>
      <w:sz w:val="26"/>
      <w:szCs w:val="20"/>
    </w:rPr>
  </w:style>
  <w:style w:type="paragraph" w:styleId="3">
    <w:name w:val="Body Text 3"/>
    <w:basedOn w:val="a"/>
    <w:link w:val="30"/>
    <w:semiHidden/>
    <w:unhideWhenUsed/>
    <w:rsid w:val="006A3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6A3A7C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unhideWhenUsed/>
    <w:rsid w:val="006A3A7C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A3A7C"/>
    <w:rPr>
      <w:rFonts w:ascii="Times New Roman" w:eastAsia="Times New Roman" w:hAnsi="Times New Roman" w:cs="Times New Roman"/>
      <w:szCs w:val="20"/>
    </w:rPr>
  </w:style>
  <w:style w:type="paragraph" w:styleId="31">
    <w:name w:val="Body Text Indent 3"/>
    <w:basedOn w:val="a"/>
    <w:link w:val="32"/>
    <w:uiPriority w:val="99"/>
    <w:unhideWhenUsed/>
    <w:rsid w:val="006A3A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A3A7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Plain Text"/>
    <w:basedOn w:val="a"/>
    <w:link w:val="ac"/>
    <w:unhideWhenUsed/>
    <w:rsid w:val="006A3A7C"/>
    <w:pPr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6A3A7C"/>
    <w:rPr>
      <w:rFonts w:ascii="Courier New" w:eastAsia="Times New Roman" w:hAnsi="Courier New" w:cs="Times New Roman"/>
      <w:sz w:val="20"/>
      <w:szCs w:val="20"/>
    </w:rPr>
  </w:style>
  <w:style w:type="paragraph" w:styleId="ad">
    <w:name w:val="Balloon Text"/>
    <w:basedOn w:val="a"/>
    <w:link w:val="ae"/>
    <w:semiHidden/>
    <w:unhideWhenUsed/>
    <w:rsid w:val="006A3A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A3A7C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6A3A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A3A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Текст1"/>
    <w:basedOn w:val="a"/>
    <w:rsid w:val="006A3A7C"/>
    <w:pPr>
      <w:overflowPunct w:val="0"/>
      <w:autoSpaceDE w:val="0"/>
      <w:autoSpaceDN w:val="0"/>
      <w:adjustRightInd w:val="0"/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38">
    <w:name w:val="Style38"/>
    <w:basedOn w:val="a"/>
    <w:rsid w:val="006A3A7C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71">
    <w:name w:val="Font Style71"/>
    <w:basedOn w:val="a0"/>
    <w:rsid w:val="006A3A7C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6A3A7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6A3A7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styleId="af">
    <w:name w:val="Table Grid"/>
    <w:basedOn w:val="a1"/>
    <w:rsid w:val="006A3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AA33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4113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Борисенко Владимир Афанасьевич</cp:lastModifiedBy>
  <cp:revision>15</cp:revision>
  <cp:lastPrinted>2011-01-18T00:38:00Z</cp:lastPrinted>
  <dcterms:created xsi:type="dcterms:W3CDTF">2010-12-13T01:18:00Z</dcterms:created>
  <dcterms:modified xsi:type="dcterms:W3CDTF">2012-02-22T02:44:00Z</dcterms:modified>
</cp:coreProperties>
</file>